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F53B" w14:textId="77777777" w:rsidR="00A62308" w:rsidRDefault="00D7347F" w:rsidP="00A62308">
      <w:pPr>
        <w:rPr>
          <w:lang w:val="es-ES_tradnl"/>
        </w:rPr>
      </w:pPr>
      <w:r>
        <w:rPr>
          <w:noProof/>
          <w:lang w:val="es-CO" w:eastAsia="es-CO"/>
        </w:rPr>
        <w:pict w14:anchorId="13E4E9C2">
          <v:rect id="Rectangle 14" o:spid="_x0000_s1027" style="position:absolute;left:0;text-align:left;margin-left:463.7pt;margin-top:591pt;width:81.4pt;height:49.65pt;rotation:180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" filled="f" stroked="f">
            <v:textbox>
              <w:txbxContent>
                <w:p w14:paraId="60C8D1AE" w14:textId="77777777" w:rsidR="00D42DA1" w:rsidRDefault="00620AF2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begin"/>
                  </w:r>
                  <w:r w:rsidR="00D42DA1" w:rsidRPr="008E66BA">
                    <w:rPr>
                      <w:b/>
                      <w:i/>
                      <w:color w:val="FFFFFF" w:themeColor="background1"/>
                      <w:sz w:val="56"/>
                    </w:rPr>
                    <w:instrText xml:space="preserve"> DATE  \@ "yyyy"  \* MERGEFORMAT </w:instrText>
                  </w: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separate"/>
                  </w:r>
                  <w:r w:rsidR="00B02149">
                    <w:rPr>
                      <w:b/>
                      <w:i/>
                      <w:noProof/>
                      <w:color w:val="FFFFFF" w:themeColor="background1"/>
                      <w:sz w:val="56"/>
                    </w:rPr>
                    <w:t>2020</w:t>
                  </w: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end"/>
                  </w:r>
                </w:p>
                <w:p w14:paraId="1320DFD3" w14:textId="77777777" w:rsidR="00D42DA1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  <w:p w14:paraId="6F374C6F" w14:textId="77777777" w:rsidR="00D42DA1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  <w:p w14:paraId="377C33AA" w14:textId="77777777" w:rsidR="00D42DA1" w:rsidRPr="008E66BA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</w:txbxContent>
            </v:textbox>
          </v:rect>
        </w:pict>
      </w:r>
      <w:r>
        <w:rPr>
          <w:noProof/>
          <w:color w:val="FFFFFF" w:themeColor="background1"/>
          <w:lang w:val="es-CO" w:eastAsia="es-CO"/>
        </w:rPr>
        <w:pict w14:anchorId="4FE8703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27.5pt;margin-top:487.9pt;width:553.25pt;height:134.85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" filled="f" stroked="f">
            <v:textbox>
              <w:txbxContent>
                <w:p w14:paraId="74681576" w14:textId="77777777" w:rsidR="00D42DA1" w:rsidRDefault="00D42DA1" w:rsidP="00135090">
                  <w:pPr>
                    <w:pStyle w:val="Ttulo"/>
                    <w:ind w:firstLine="0"/>
                    <w:jc w:val="center"/>
                    <w:rPr>
                      <w:color w:val="FFFFFF" w:themeColor="background1"/>
                      <w:sz w:val="40"/>
                    </w:rPr>
                  </w:pPr>
                  <w:r>
                    <w:rPr>
                      <w:color w:val="FFFFFF" w:themeColor="background1"/>
                      <w:sz w:val="40"/>
                    </w:rPr>
                    <w:t xml:space="preserve">  </w:t>
                  </w:r>
                  <w:r w:rsidRPr="00C672AE">
                    <w:rPr>
                      <w:color w:val="FFFFFF" w:themeColor="background1"/>
                      <w:sz w:val="40"/>
                    </w:rPr>
                    <w:t>Formato de Levantamiento información para la creación de Plantillas de Metadatos</w:t>
                  </w:r>
                </w:p>
                <w:p w14:paraId="580C529E" w14:textId="77777777" w:rsidR="00D42DA1" w:rsidRPr="00C672AE" w:rsidRDefault="00D42DA1" w:rsidP="00C672AE">
                  <w:pPr>
                    <w:jc w:val="center"/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</w:pPr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 xml:space="preserve">Perfil Metadatos – Datos tipo </w:t>
                  </w:r>
                  <w:proofErr w:type="spellStart"/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>Raster</w:t>
                  </w:r>
                  <w:proofErr w:type="spellEnd"/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 xml:space="preserve"> </w:t>
                  </w:r>
                </w:p>
                <w:p w14:paraId="6BCA4FE3" w14:textId="77777777" w:rsidR="00D42DA1" w:rsidRDefault="00D42DA1" w:rsidP="00C672AE">
                  <w:pPr>
                    <w:jc w:val="center"/>
                    <w:rPr>
                      <w:lang w:val="es-ES_tradnl" w:eastAsia="es-AR"/>
                    </w:rPr>
                  </w:pPr>
                </w:p>
                <w:p w14:paraId="4B67A529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p w14:paraId="6237ECBC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sdt>
                  <w:sdtPr>
                    <w:rPr>
                      <w:rFonts w:asciiTheme="majorHAnsi" w:eastAsiaTheme="majorEastAsia" w:hAnsiTheme="majorHAnsi" w:cstheme="majorBidi"/>
                      <w:color w:val="94B6D2" w:themeColor="accent1"/>
                      <w:sz w:val="72"/>
                      <w:szCs w:val="72"/>
                    </w:rPr>
                    <w:alias w:val="Título"/>
                    <w:id w:val="-958338334"/>
                    <w:placeholder>
                      <w:docPart w:val="D1224AB26F5D4BC480EAFA78AED7592B"/>
                    </w:placeholder>
                    <w:showingPlcHdr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14:paraId="1681D625" w14:textId="77777777" w:rsidR="00D42DA1" w:rsidRDefault="00D42DA1" w:rsidP="00C672AE">
                      <w:pPr>
                        <w:spacing w:after="160" w:line="240" w:lineRule="auto"/>
                        <w:jc w:val="left"/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  <w:t xml:space="preserve">     </w:t>
                      </w:r>
                    </w:p>
                  </w:sdtContent>
                </w:sdt>
                <w:p w14:paraId="0E0107DC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p w14:paraId="58974229" w14:textId="77777777" w:rsidR="00D42DA1" w:rsidRPr="001A56E7" w:rsidRDefault="00D42DA1" w:rsidP="00135090">
                  <w:pPr>
                    <w:pStyle w:val="Ttulo"/>
                    <w:ind w:firstLine="0"/>
                  </w:pPr>
                  <w:r w:rsidRPr="001A56E7">
                    <w:t xml:space="preserve"> </w:t>
                  </w:r>
                </w:p>
                <w:p w14:paraId="3DD2046C" w14:textId="77777777" w:rsidR="00D42DA1" w:rsidRPr="001A56E7" w:rsidRDefault="00D42DA1" w:rsidP="00135090">
                  <w:pPr>
                    <w:pStyle w:val="Ttulo"/>
                    <w:ind w:firstLine="0"/>
                  </w:pPr>
                </w:p>
              </w:txbxContent>
            </v:textbox>
          </v:shape>
        </w:pict>
      </w:r>
      <w:r w:rsidR="00C672AE">
        <w:rPr>
          <w:noProof/>
          <w:color w:val="FFFFFF" w:themeColor="background1"/>
          <w:lang w:val="en-US" w:eastAsia="en-US"/>
        </w:rPr>
        <w:drawing>
          <wp:anchor distT="0" distB="0" distL="114300" distR="114300" simplePos="0" relativeHeight="251619327" behindDoc="0" locked="0" layoutInCell="1" allowOverlap="1" wp14:anchorId="23251B43" wp14:editId="61939ECC">
            <wp:simplePos x="0" y="0"/>
            <wp:positionH relativeFrom="column">
              <wp:posOffset>-912495</wp:posOffset>
            </wp:positionH>
            <wp:positionV relativeFrom="paragraph">
              <wp:posOffset>-1533525</wp:posOffset>
            </wp:positionV>
            <wp:extent cx="8315325" cy="107600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5325" cy="1076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5B7D">
        <w:rPr>
          <w:lang w:val="es-ES_tradnl"/>
        </w:rPr>
        <w:t>G</w:t>
      </w:r>
      <w:r>
        <w:rPr>
          <w:noProof/>
          <w:lang w:val="es-CO" w:eastAsia="es-CO"/>
        </w:rPr>
      </w:r>
      <w:r>
        <w:rPr>
          <w:noProof/>
          <w:lang w:val="es-CO" w:eastAsia="es-CO"/>
        </w:rPr>
        <w:pict w14:anchorId="6896AFBA">
          <v:rect id="AutoShape 1" o:spid="_x0000_s1030" style="width:24.85pt;height:24.8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5E008D" w:rsidRPr="00DB4C99">
        <w:rPr>
          <w:lang w:val="es-ES_tradnl"/>
        </w:rPr>
        <w:br w:type="page"/>
      </w:r>
    </w:p>
    <w:p w14:paraId="6FCF9BCB" w14:textId="77777777" w:rsidR="00B05ED1" w:rsidRPr="00A529B1" w:rsidRDefault="00B05ED1" w:rsidP="00B05ED1">
      <w:pPr>
        <w:pStyle w:val="Ttulo1"/>
      </w:pPr>
      <w:bookmarkStart w:id="0" w:name="_Toc509358599"/>
      <w:r w:rsidRPr="00B05ED1">
        <w:lastRenderedPageBreak/>
        <w:t>INTRODUCCIÓN</w:t>
      </w:r>
      <w:bookmarkEnd w:id="0"/>
    </w:p>
    <w:p w14:paraId="0A989FE7" w14:textId="77777777" w:rsidR="00B05ED1" w:rsidRDefault="00B05ED1" w:rsidP="00B05ED1">
      <w:r>
        <w:t xml:space="preserve">El presente formato tiene como objetivo ser el instrumento de levantamiento de información para la creación de plantillas de metadatos correspondientes a productos geográficos de </w:t>
      </w:r>
      <w:r w:rsidR="00890F2D">
        <w:t xml:space="preserve">tipo </w:t>
      </w:r>
      <w:proofErr w:type="spellStart"/>
      <w:r w:rsidR="00890F2D">
        <w:t>R</w:t>
      </w:r>
      <w:r>
        <w:t>aster</w:t>
      </w:r>
      <w:proofErr w:type="spellEnd"/>
      <w:r>
        <w:t xml:space="preserve">, fue generado en base al perfil </w:t>
      </w:r>
      <w:r w:rsidR="00471028">
        <w:t xml:space="preserve">de metadato básico diseñado por el </w:t>
      </w:r>
      <w:r>
        <w:t>Centro de Investigación y Desarrollo en Información Geográfica - CIAF-.</w:t>
      </w:r>
    </w:p>
    <w:p w14:paraId="1C3B1CCA" w14:textId="77777777" w:rsidR="00B05ED1" w:rsidRDefault="00B05ED1" w:rsidP="00B05ED1">
      <w:r>
        <w:t xml:space="preserve">En cada sección o elemento de metadato se indica su obligatoriedad con las convenciones </w:t>
      </w:r>
      <w:r>
        <w:rPr>
          <w:color w:val="FF0000"/>
        </w:rPr>
        <w:t>(O</w:t>
      </w:r>
      <w:r w:rsidRPr="00EA207A">
        <w:rPr>
          <w:color w:val="FF0000"/>
        </w:rPr>
        <w:t>)</w:t>
      </w:r>
      <w:r>
        <w:t xml:space="preserve">, </w:t>
      </w:r>
      <w:r w:rsidRPr="00EA207A">
        <w:rPr>
          <w:color w:val="FFC000"/>
        </w:rPr>
        <w:t>(</w:t>
      </w:r>
      <w:proofErr w:type="spellStart"/>
      <w:r w:rsidRPr="00EA207A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EA207A">
        <w:rPr>
          <w:color w:val="FFC000"/>
        </w:rPr>
        <w:t>)</w:t>
      </w:r>
      <w:r>
        <w:t xml:space="preserve"> y </w:t>
      </w:r>
      <w:r w:rsidRPr="00EA207A">
        <w:rPr>
          <w:color w:val="00B0F0"/>
        </w:rPr>
        <w:t>(C)</w:t>
      </w:r>
      <w:r>
        <w:t xml:space="preserve"> que equivalen a Obligato</w:t>
      </w:r>
      <w:r w:rsidRPr="00690176">
        <w:t>rio</w:t>
      </w:r>
      <w:r>
        <w:t xml:space="preserve">, </w:t>
      </w:r>
      <w:r w:rsidRPr="00690176">
        <w:t>Opcional</w:t>
      </w:r>
      <w:r>
        <w:t xml:space="preserve"> y </w:t>
      </w:r>
      <w:r w:rsidRPr="00690176">
        <w:t>Condicional</w:t>
      </w:r>
      <w:r>
        <w:t xml:space="preserve"> respectivamente, se recomienda que los elementos opcionales en lo posible sean diligenciados ya que consideran información fundamental del recurso, su diligenciamiento aporta en la obtención de un metadato completo.</w:t>
      </w:r>
    </w:p>
    <w:p w14:paraId="22CC29E1" w14:textId="77777777" w:rsidR="00B05ED1" w:rsidRDefault="00B05ED1" w:rsidP="00B05ED1">
      <w:pPr>
        <w:sectPr w:rsidR="00B05ED1" w:rsidSect="00242AA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440" w:right="1077" w:bottom="1440" w:left="1077" w:header="680" w:footer="0" w:gutter="0"/>
          <w:cols w:space="708"/>
          <w:titlePg/>
          <w:docGrid w:linePitch="360"/>
        </w:sectPr>
      </w:pPr>
    </w:p>
    <w:p w14:paraId="0D6F74EF" w14:textId="77777777" w:rsidR="00B05ED1" w:rsidRPr="00A529B1" w:rsidRDefault="00B05ED1" w:rsidP="00B05ED1">
      <w:pPr>
        <w:pStyle w:val="Ttulo1"/>
      </w:pPr>
      <w:r w:rsidRPr="00B05ED1">
        <w:lastRenderedPageBreak/>
        <w:t>Formato</w:t>
      </w:r>
      <w:r>
        <w:t xml:space="preserve"> Levantamiento de Información</w:t>
      </w:r>
    </w:p>
    <w:p w14:paraId="07E5A049" w14:textId="77777777" w:rsidR="00B82097" w:rsidRDefault="00B05ED1" w:rsidP="00B05ED1">
      <w:r>
        <w:t xml:space="preserve">El formato considera las secciones y respectivos elementos de metadatos básicos, necesarios para documentar de manera eficiente un recurso o producto geográfico, para su diligenciamiento se puede consultar el </w:t>
      </w:r>
      <w:r w:rsidRPr="00EA207A">
        <w:rPr>
          <w:b/>
          <w:i/>
        </w:rPr>
        <w:t>“</w:t>
      </w:r>
      <w:bookmarkStart w:id="1" w:name="_Hlk512413473"/>
      <w:r w:rsidRPr="00EA207A">
        <w:rPr>
          <w:b/>
          <w:i/>
        </w:rPr>
        <w:t xml:space="preserve">Anexo </w:t>
      </w:r>
      <w:r w:rsidR="000F3F76">
        <w:rPr>
          <w:b/>
          <w:i/>
        </w:rPr>
        <w:t>C</w:t>
      </w:r>
      <w:r w:rsidRPr="00EA207A">
        <w:rPr>
          <w:b/>
          <w:i/>
        </w:rPr>
        <w:t>: Guía Perfil de Metadatos-</w:t>
      </w:r>
      <w:bookmarkEnd w:id="1"/>
      <w:proofErr w:type="spellStart"/>
      <w:r w:rsidR="00890F2D">
        <w:rPr>
          <w:b/>
          <w:i/>
        </w:rPr>
        <w:t>Raster</w:t>
      </w:r>
      <w:proofErr w:type="spellEnd"/>
      <w:r w:rsidR="00890F2D" w:rsidRPr="00EA207A">
        <w:rPr>
          <w:b/>
          <w:i/>
        </w:rPr>
        <w:t>”</w:t>
      </w:r>
      <w:r w:rsidRPr="00EA207A">
        <w:rPr>
          <w:b/>
          <w:i/>
        </w:rPr>
        <w:t xml:space="preserve"> </w:t>
      </w:r>
      <w:r>
        <w:t>en donde se considera la definición de cada elemento y las recomendaciones generales para su diligenciamiento.</w:t>
      </w: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12"/>
        <w:gridCol w:w="6237"/>
      </w:tblGrid>
      <w:tr w:rsidR="00B82097" w:rsidRPr="00B82097" w14:paraId="116B4808" w14:textId="77777777" w:rsidTr="00890F2D">
        <w:trPr>
          <w:trHeight w:val="339"/>
        </w:trPr>
        <w:tc>
          <w:tcPr>
            <w:tcW w:w="10349" w:type="dxa"/>
            <w:gridSpan w:val="2"/>
            <w:shd w:val="clear" w:color="auto" w:fill="ACB9CA"/>
            <w:vAlign w:val="center"/>
          </w:tcPr>
          <w:p w14:paraId="0F42D17C" w14:textId="77777777" w:rsidR="00B82097" w:rsidRPr="00890F2D" w:rsidRDefault="00921F94" w:rsidP="00921F94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Información d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e</w:t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l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Metadato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  <w:vertAlign w:val="superscript"/>
              </w:rPr>
              <w:footnoteReference w:id="1"/>
            </w:r>
            <w:r w:rsidR="00F562CB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</w:t>
            </w:r>
            <w:r w:rsidR="00F562CB" w:rsidRPr="00F562CB">
              <w:rPr>
                <w:rFonts w:ascii="Calibri" w:hAnsi="Calibri" w:cs="Calibri"/>
                <w:color w:val="FF0000"/>
                <w:sz w:val="24"/>
                <w:szCs w:val="16"/>
              </w:rPr>
              <w:t>(O)</w:t>
            </w:r>
          </w:p>
        </w:tc>
      </w:tr>
      <w:tr w:rsidR="00F562CB" w:rsidRPr="00B82097" w14:paraId="0329594E" w14:textId="77777777" w:rsidTr="00B840C8">
        <w:tc>
          <w:tcPr>
            <w:tcW w:w="4112" w:type="dxa"/>
            <w:shd w:val="clear" w:color="auto" w:fill="D5DCE4"/>
            <w:vAlign w:val="center"/>
          </w:tcPr>
          <w:p w14:paraId="5BB72768" w14:textId="77777777" w:rsidR="00F562CB" w:rsidRPr="00F562CB" w:rsidRDefault="00F562CB" w:rsidP="00F562CB">
            <w:pPr>
              <w:pStyle w:val="Prrafodelista"/>
              <w:numPr>
                <w:ilvl w:val="2"/>
                <w:numId w:val="8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Código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C6FAC15" w14:textId="77777777" w:rsidR="00F562CB" w:rsidRPr="00B82097" w:rsidRDefault="00F562CB" w:rsidP="00F562CB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 xml:space="preserve">[Valor por defecto: 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Proporcionado por el </w:t>
            </w:r>
            <w:proofErr w:type="spellStart"/>
            <w:r>
              <w:rPr>
                <w:rFonts w:ascii="Calibri" w:hAnsi="Calibri" w:cs="Calibri"/>
                <w:color w:val="A5A5A5"/>
                <w:szCs w:val="16"/>
              </w:rPr>
              <w:t>catalogo</w:t>
            </w:r>
            <w:proofErr w:type="spellEnd"/>
            <w:r>
              <w:rPr>
                <w:rFonts w:ascii="Calibri" w:hAnsi="Calibri" w:cs="Calibri"/>
                <w:color w:val="A5A5A5"/>
                <w:szCs w:val="16"/>
              </w:rPr>
              <w:t xml:space="preserve"> de metadatos</w:t>
            </w:r>
            <w:r w:rsidRPr="00B82097">
              <w:rPr>
                <w:rFonts w:ascii="Calibri" w:hAnsi="Calibri" w:cs="Calibri"/>
                <w:color w:val="A5A5A5"/>
                <w:szCs w:val="16"/>
              </w:rPr>
              <w:t>]</w:t>
            </w:r>
          </w:p>
        </w:tc>
      </w:tr>
      <w:tr w:rsidR="00B82097" w:rsidRPr="00B82097" w14:paraId="526B9F7C" w14:textId="77777777" w:rsidTr="00B840C8">
        <w:tc>
          <w:tcPr>
            <w:tcW w:w="4112" w:type="dxa"/>
            <w:shd w:val="clear" w:color="auto" w:fill="D5DCE4"/>
            <w:vAlign w:val="center"/>
          </w:tcPr>
          <w:p w14:paraId="6453B73C" w14:textId="77777777" w:rsidR="00B82097" w:rsidRPr="00F562CB" w:rsidRDefault="00B82097" w:rsidP="00F562CB">
            <w:pPr>
              <w:pStyle w:val="Prrafodelista"/>
              <w:numPr>
                <w:ilvl w:val="2"/>
                <w:numId w:val="10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F562CB">
              <w:rPr>
                <w:rFonts w:ascii="Calibri" w:hAnsi="Calibri" w:cs="Calibri"/>
                <w:color w:val="auto"/>
                <w:szCs w:val="16"/>
              </w:rPr>
              <w:t xml:space="preserve">Idioma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AA977F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spa]</w:t>
            </w:r>
          </w:p>
        </w:tc>
      </w:tr>
      <w:tr w:rsidR="00B82097" w:rsidRPr="00B82097" w14:paraId="1A5DE8AD" w14:textId="77777777" w:rsidTr="00B840C8">
        <w:tc>
          <w:tcPr>
            <w:tcW w:w="4112" w:type="dxa"/>
            <w:shd w:val="clear" w:color="auto" w:fill="D5DCE4"/>
            <w:vAlign w:val="center"/>
          </w:tcPr>
          <w:p w14:paraId="05D23BC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1.2.2.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Codificación de caracteres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D4C1210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UTF-8]</w:t>
            </w:r>
          </w:p>
        </w:tc>
      </w:tr>
      <w:tr w:rsidR="00F562CB" w:rsidRPr="00B82097" w14:paraId="53D34A99" w14:textId="77777777" w:rsidTr="00D42DA1">
        <w:tc>
          <w:tcPr>
            <w:tcW w:w="10349" w:type="dxa"/>
            <w:gridSpan w:val="2"/>
            <w:shd w:val="clear" w:color="auto" w:fill="D5DCE4"/>
            <w:vAlign w:val="center"/>
          </w:tcPr>
          <w:p w14:paraId="1FB3E7E0" w14:textId="77777777" w:rsidR="00F562CB" w:rsidRPr="00B82097" w:rsidRDefault="00F562CB" w:rsidP="00F562CB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5A5A5"/>
                <w:szCs w:val="16"/>
              </w:rPr>
            </w:pPr>
            <w:r w:rsidRPr="00F562CB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1.3. Metadato Padre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</w:tr>
      <w:tr w:rsidR="00F562CB" w:rsidRPr="00B82097" w14:paraId="38C95365" w14:textId="77777777" w:rsidTr="00B840C8">
        <w:tc>
          <w:tcPr>
            <w:tcW w:w="4112" w:type="dxa"/>
            <w:shd w:val="clear" w:color="auto" w:fill="D5DCE4"/>
            <w:vAlign w:val="center"/>
          </w:tcPr>
          <w:p w14:paraId="6BE1C1B2" w14:textId="77777777" w:rsidR="00F562CB" w:rsidRDefault="00F562CB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1.3.1.    Titulo </w:t>
            </w:r>
            <w:r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4ED0BC01" w14:textId="77777777" w:rsidR="00F562CB" w:rsidRPr="00B82097" w:rsidRDefault="00F562CB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11E6C15" w14:textId="77777777" w:rsidTr="00B840C8">
        <w:tc>
          <w:tcPr>
            <w:tcW w:w="4112" w:type="dxa"/>
            <w:shd w:val="clear" w:color="auto" w:fill="D5DCE4"/>
            <w:vAlign w:val="center"/>
          </w:tcPr>
          <w:p w14:paraId="1E912C26" w14:textId="77777777" w:rsidR="00B82097" w:rsidRPr="00B82097" w:rsidRDefault="002B63E8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>1.3.1.</w:t>
            </w:r>
            <w:r>
              <w:rPr>
                <w:rFonts w:ascii="Calibri" w:hAnsi="Calibri" w:cs="Calibri"/>
                <w:color w:val="auto"/>
                <w:szCs w:val="16"/>
              </w:rPr>
              <w:tab/>
            </w:r>
            <w:r w:rsidR="00F562CB">
              <w:rPr>
                <w:rFonts w:ascii="Calibri" w:hAnsi="Calibri" w:cs="Calibri"/>
                <w:color w:val="auto"/>
                <w:szCs w:val="16"/>
              </w:rPr>
              <w:t>Identificador</w:t>
            </w:r>
            <w:r w:rsidR="00B82097"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="00B82097"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42577B3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95EC829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77253492" w14:textId="77777777" w:rsidR="00B82097" w:rsidRPr="00B82097" w:rsidRDefault="00B82097" w:rsidP="002A3767">
            <w:pPr>
              <w:keepNext/>
              <w:keepLines/>
              <w:numPr>
                <w:ilvl w:val="0"/>
                <w:numId w:val="5"/>
              </w:numPr>
              <w:spacing w:before="40"/>
              <w:ind w:left="0" w:firstLine="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Contacto de los metadatos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466691A6" w14:textId="77777777" w:rsidTr="00B840C8">
        <w:tc>
          <w:tcPr>
            <w:tcW w:w="4112" w:type="dxa"/>
            <w:shd w:val="clear" w:color="auto" w:fill="D5DCE4"/>
            <w:vAlign w:val="center"/>
          </w:tcPr>
          <w:p w14:paraId="7431C84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638533753"/>
            <w:placeholder>
              <w:docPart w:val="61C560F03C6D4B8D9AC0D91F64436376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34DE1208" w14:textId="2E2935C6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2F1B178B" w14:textId="77777777" w:rsidTr="00B840C8">
        <w:tc>
          <w:tcPr>
            <w:tcW w:w="4112" w:type="dxa"/>
            <w:shd w:val="clear" w:color="auto" w:fill="D5DCE4"/>
            <w:vAlign w:val="center"/>
          </w:tcPr>
          <w:p w14:paraId="67EE77D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4278CB4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A0AE665" w14:textId="77777777" w:rsidTr="00B840C8">
        <w:tc>
          <w:tcPr>
            <w:tcW w:w="4112" w:type="dxa"/>
            <w:shd w:val="clear" w:color="auto" w:fill="D5DCE4"/>
            <w:vAlign w:val="center"/>
          </w:tcPr>
          <w:p w14:paraId="3D63048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AB2023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1CA079D" w14:textId="77777777" w:rsidTr="00B840C8">
        <w:tc>
          <w:tcPr>
            <w:tcW w:w="4112" w:type="dxa"/>
            <w:shd w:val="clear" w:color="auto" w:fill="D5DCE4"/>
            <w:vAlign w:val="center"/>
          </w:tcPr>
          <w:p w14:paraId="4F358D4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547AB04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AE0D774" w14:textId="77777777" w:rsidTr="00B840C8">
        <w:tc>
          <w:tcPr>
            <w:tcW w:w="4112" w:type="dxa"/>
            <w:shd w:val="clear" w:color="auto" w:fill="D5DCE4"/>
            <w:vAlign w:val="center"/>
          </w:tcPr>
          <w:p w14:paraId="3E92C7C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678621417"/>
            <w:placeholder>
              <w:docPart w:val="75DA577C973A43B78717F5960F66E1DE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20064063" w14:textId="6643E0B7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06D308BA" w14:textId="77777777" w:rsidTr="00B840C8">
        <w:tc>
          <w:tcPr>
            <w:tcW w:w="4112" w:type="dxa"/>
            <w:shd w:val="clear" w:color="auto" w:fill="D5DCE4"/>
            <w:vAlign w:val="center"/>
          </w:tcPr>
          <w:p w14:paraId="0EB64D8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1.4.6.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2C97D2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EC1FD74" w14:textId="77777777" w:rsidTr="00B840C8">
        <w:tc>
          <w:tcPr>
            <w:tcW w:w="4112" w:type="dxa"/>
            <w:shd w:val="clear" w:color="auto" w:fill="D5DCE4"/>
            <w:vAlign w:val="center"/>
          </w:tcPr>
          <w:p w14:paraId="69028CF4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1.4.7.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1E6651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4D76B30A" w14:textId="77777777" w:rsidTr="00B840C8">
        <w:tc>
          <w:tcPr>
            <w:tcW w:w="4112" w:type="dxa"/>
            <w:shd w:val="clear" w:color="auto" w:fill="D5DCE4"/>
            <w:vAlign w:val="center"/>
          </w:tcPr>
          <w:p w14:paraId="1324FE8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1.4.8.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Área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0D45E534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6957260" w14:textId="77777777" w:rsidTr="00B840C8">
        <w:tc>
          <w:tcPr>
            <w:tcW w:w="4112" w:type="dxa"/>
            <w:shd w:val="clear" w:color="auto" w:fill="D5DCE4"/>
            <w:vAlign w:val="center"/>
          </w:tcPr>
          <w:p w14:paraId="5DBF547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1.4.9.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1018E85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DB54FFE" w14:textId="77777777" w:rsidTr="00B840C8">
        <w:tc>
          <w:tcPr>
            <w:tcW w:w="4112" w:type="dxa"/>
            <w:shd w:val="clear" w:color="auto" w:fill="D5DCE4"/>
            <w:vAlign w:val="center"/>
          </w:tcPr>
          <w:p w14:paraId="4E51858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1.4.10.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87C257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B02149" w:rsidRPr="00B82097" w14:paraId="53CDE8DE" w14:textId="77777777" w:rsidTr="00B840C8">
        <w:tc>
          <w:tcPr>
            <w:tcW w:w="4112" w:type="dxa"/>
            <w:shd w:val="clear" w:color="auto" w:fill="D5DCE4"/>
            <w:vAlign w:val="center"/>
          </w:tcPr>
          <w:p w14:paraId="6FCAAB5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4D1C5AA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9EC5D14" w14:textId="77777777" w:rsidTr="00B840C8">
        <w:tc>
          <w:tcPr>
            <w:tcW w:w="4112" w:type="dxa"/>
            <w:shd w:val="clear" w:color="auto" w:fill="D5DCE4"/>
            <w:vAlign w:val="center"/>
          </w:tcPr>
          <w:p w14:paraId="1D6B7BB2" w14:textId="77777777" w:rsidR="00B02149" w:rsidRPr="00B82097" w:rsidRDefault="00B02149" w:rsidP="00B02149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 w:rsidRPr="00B82097">
              <w:rPr>
                <w:rFonts w:ascii="Calibri" w:hAnsi="Calibri" w:cs="Calibri"/>
                <w:color w:val="000000"/>
                <w:szCs w:val="16"/>
              </w:rPr>
              <w:t>1.4.12.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37" w:type="dxa"/>
            <w:vAlign w:val="center"/>
          </w:tcPr>
          <w:p w14:paraId="3F75167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680F993F" w14:textId="77777777" w:rsidTr="00B840C8">
        <w:tc>
          <w:tcPr>
            <w:tcW w:w="4112" w:type="dxa"/>
            <w:shd w:val="clear" w:color="auto" w:fill="D5DCE4"/>
            <w:vAlign w:val="center"/>
          </w:tcPr>
          <w:p w14:paraId="4BBB8D6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Horario de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atención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752D5B2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E7D23B7" w14:textId="77777777" w:rsidTr="00B840C8">
        <w:tc>
          <w:tcPr>
            <w:tcW w:w="4112" w:type="dxa"/>
            <w:shd w:val="clear" w:color="auto" w:fill="D5DCE4"/>
            <w:vAlign w:val="center"/>
          </w:tcPr>
          <w:p w14:paraId="3977063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263731C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71953736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11CFF275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1.5.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Fecha del Metadato</w:t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C342024" w14:textId="77777777" w:rsidTr="00B840C8">
        <w:tc>
          <w:tcPr>
            <w:tcW w:w="4112" w:type="dxa"/>
            <w:shd w:val="clear" w:color="auto" w:fill="D5DCE4"/>
            <w:vAlign w:val="center"/>
          </w:tcPr>
          <w:p w14:paraId="0474021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181D0C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2D82511" w14:textId="77777777" w:rsidTr="00B840C8">
        <w:tc>
          <w:tcPr>
            <w:tcW w:w="4112" w:type="dxa"/>
            <w:shd w:val="clear" w:color="auto" w:fill="D5DCE4"/>
            <w:vAlign w:val="center"/>
          </w:tcPr>
          <w:p w14:paraId="16C1CCA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317806256"/>
            <w:placeholder>
              <w:docPart w:val="140F48410E904BF5BF5B8492EF9A4471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23D44E9A" w14:textId="230C7508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3EDE9385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5912BCB7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Norma de </w:t>
            </w:r>
            <w:proofErr w:type="gramStart"/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metadatos  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(</w:t>
            </w:r>
            <w:proofErr w:type="gramEnd"/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)</w:t>
            </w:r>
          </w:p>
        </w:tc>
      </w:tr>
      <w:tr w:rsidR="00B02149" w:rsidRPr="00B82097" w14:paraId="19312A86" w14:textId="77777777" w:rsidTr="00B840C8">
        <w:tc>
          <w:tcPr>
            <w:tcW w:w="4112" w:type="dxa"/>
            <w:shd w:val="clear" w:color="auto" w:fill="D5DCE4"/>
            <w:vAlign w:val="center"/>
          </w:tcPr>
          <w:p w14:paraId="7BCE236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E30978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ISO 19115-1]</w:t>
            </w:r>
          </w:p>
        </w:tc>
      </w:tr>
      <w:tr w:rsidR="00B02149" w:rsidRPr="00B82097" w14:paraId="37A444EE" w14:textId="77777777" w:rsidTr="00B840C8">
        <w:tc>
          <w:tcPr>
            <w:tcW w:w="4112" w:type="dxa"/>
            <w:shd w:val="clear" w:color="auto" w:fill="D5DCE4"/>
            <w:vAlign w:val="center"/>
          </w:tcPr>
          <w:p w14:paraId="0E39176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3F443B50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2014]</w:t>
            </w:r>
          </w:p>
        </w:tc>
      </w:tr>
      <w:tr w:rsidR="00B02149" w:rsidRPr="00B82097" w14:paraId="5E3099AA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33F52246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Perfil de metadatos 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(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)</w:t>
            </w:r>
          </w:p>
        </w:tc>
      </w:tr>
      <w:tr w:rsidR="00B02149" w:rsidRPr="00B82097" w14:paraId="0096EA15" w14:textId="77777777" w:rsidTr="00B840C8">
        <w:tc>
          <w:tcPr>
            <w:tcW w:w="4112" w:type="dxa"/>
            <w:shd w:val="clear" w:color="auto" w:fill="D5DCE4"/>
            <w:vAlign w:val="center"/>
          </w:tcPr>
          <w:p w14:paraId="0983FE7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7C6617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0ED02CC" w14:textId="77777777" w:rsidTr="00B840C8">
        <w:tc>
          <w:tcPr>
            <w:tcW w:w="4112" w:type="dxa"/>
            <w:shd w:val="clear" w:color="auto" w:fill="D5DCE4"/>
            <w:vAlign w:val="center"/>
          </w:tcPr>
          <w:p w14:paraId="389EC9C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lastRenderedPageBreak/>
              <w:t>1.7.2.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Edición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3EB06A5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9FFFFC7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6F910880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Rol: ámbito de los metadatos</w:t>
            </w:r>
          </w:p>
        </w:tc>
      </w:tr>
      <w:tr w:rsidR="00B02149" w:rsidRPr="00B82097" w14:paraId="5D54D8F5" w14:textId="77777777" w:rsidTr="00B840C8">
        <w:tc>
          <w:tcPr>
            <w:tcW w:w="4112" w:type="dxa"/>
            <w:shd w:val="clear" w:color="auto" w:fill="D5DCE4"/>
            <w:vAlign w:val="center"/>
          </w:tcPr>
          <w:p w14:paraId="5D0430B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1.8.1.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Ámbito del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recurso 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Rol"/>
            <w:id w:val="-378477695"/>
            <w:placeholder>
              <w:docPart w:val="04AAF90FBC8F409EB526BB48520EA802"/>
            </w:placeholder>
            <w:showingPlcHdr/>
            <w15:color w:val="000080"/>
            <w15:appearance w15:val="tags"/>
            <w:comboBox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Conjunto de datos" w:value="Conjunto de datos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04CD9189" w14:textId="2AD8E89B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1B1424F2" w14:textId="77777777" w:rsidR="00B82097" w:rsidRPr="00B82097" w:rsidRDefault="00B82097" w:rsidP="00B82097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70"/>
        <w:gridCol w:w="20"/>
        <w:gridCol w:w="22"/>
        <w:gridCol w:w="8"/>
        <w:gridCol w:w="6229"/>
      </w:tblGrid>
      <w:tr w:rsidR="00B82097" w:rsidRPr="00B82097" w14:paraId="3D641377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6EDA07A4" w14:textId="77777777" w:rsidR="00B82097" w:rsidRPr="00B82097" w:rsidRDefault="00B82097" w:rsidP="002A3767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Información de Identificación</w:t>
            </w:r>
            <w:r w:rsidR="00921F94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del Recurso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B82097" w:rsidRPr="00B82097" w14:paraId="47D9EA6A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434BA3DB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Citación</w:t>
            </w:r>
            <w:r w:rsidR="00E56FF4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="00E56FF4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B82097" w:rsidRPr="00B82097" w14:paraId="3945DD4A" w14:textId="77777777" w:rsidTr="00B840C8">
        <w:tc>
          <w:tcPr>
            <w:tcW w:w="4112" w:type="dxa"/>
            <w:gridSpan w:val="3"/>
            <w:shd w:val="clear" w:color="auto" w:fill="D5DCE4"/>
          </w:tcPr>
          <w:p w14:paraId="0E02C6E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1B94DF4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10B754BD" w14:textId="77777777" w:rsidTr="00B840C8">
        <w:tc>
          <w:tcPr>
            <w:tcW w:w="4112" w:type="dxa"/>
            <w:gridSpan w:val="3"/>
            <w:shd w:val="clear" w:color="auto" w:fill="D5DCE4"/>
          </w:tcPr>
          <w:p w14:paraId="4847327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6E676C6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5BAEE759" w14:textId="77777777" w:rsidTr="00B840C8">
        <w:tc>
          <w:tcPr>
            <w:tcW w:w="4112" w:type="dxa"/>
            <w:gridSpan w:val="3"/>
            <w:shd w:val="clear" w:color="auto" w:fill="D5DCE4"/>
          </w:tcPr>
          <w:p w14:paraId="643A808B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1797334879"/>
            <w:placeholder>
              <w:docPart w:val="6D9FBACDBD8B4BE0A1701689321FF6BF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336242F1" w14:textId="3FE1F8FF" w:rsidR="00B82097" w:rsidRPr="00B82097" w:rsidRDefault="00B02149" w:rsidP="00B8209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38A81762" w14:textId="77777777" w:rsidTr="00B840C8">
        <w:tc>
          <w:tcPr>
            <w:tcW w:w="4112" w:type="dxa"/>
            <w:gridSpan w:val="3"/>
            <w:shd w:val="clear" w:color="auto" w:fill="D5DCE4"/>
          </w:tcPr>
          <w:p w14:paraId="5FEE2C54" w14:textId="77777777" w:rsidR="00B82097" w:rsidRPr="00B82097" w:rsidRDefault="00B82097" w:rsidP="00E56FF4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F277B0A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0214650" w14:textId="77777777" w:rsidTr="00B840C8">
        <w:tc>
          <w:tcPr>
            <w:tcW w:w="4112" w:type="dxa"/>
            <w:gridSpan w:val="3"/>
            <w:shd w:val="clear" w:color="auto" w:fill="D5DCE4"/>
          </w:tcPr>
          <w:p w14:paraId="2395E1E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807D91F" w14:textId="088B2A7A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B224A8A" w14:textId="77777777" w:rsidTr="00B840C8">
        <w:tc>
          <w:tcPr>
            <w:tcW w:w="4112" w:type="dxa"/>
            <w:gridSpan w:val="3"/>
            <w:shd w:val="clear" w:color="auto" w:fill="D5DCE4"/>
          </w:tcPr>
          <w:p w14:paraId="479352EA" w14:textId="088ADE01" w:rsidR="00B02149" w:rsidRPr="00B82097" w:rsidRDefault="004B366D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4B366D">
              <w:rPr>
                <w:rFonts w:ascii="Calibri" w:hAnsi="Calibri" w:cs="Calibri"/>
                <w:color w:val="auto"/>
                <w:szCs w:val="16"/>
              </w:rPr>
              <w:t>2.1.6.    Forma de presentación (</w:t>
            </w:r>
            <w:proofErr w:type="spellStart"/>
            <w:r w:rsidRPr="004B366D">
              <w:rPr>
                <w:rFonts w:ascii="Calibri" w:hAnsi="Calibri" w:cs="Calibri"/>
                <w:color w:val="auto"/>
                <w:szCs w:val="16"/>
              </w:rPr>
              <w:t>Op</w:t>
            </w:r>
            <w:proofErr w:type="spellEnd"/>
            <w:r w:rsidRPr="004B366D">
              <w:rPr>
                <w:rFonts w:ascii="Calibri" w:hAnsi="Calibri" w:cs="Calibri"/>
                <w:color w:val="auto"/>
                <w:szCs w:val="16"/>
              </w:rPr>
              <w:t>)</w:t>
            </w:r>
          </w:p>
        </w:tc>
        <w:sdt>
          <w:sdtPr>
            <w:alias w:val="⇩"/>
            <w:tag w:val="Forma de Presentación"/>
            <w:id w:val="333113717"/>
            <w:placeholder>
              <w:docPart w:val="C124DAE8D7BE4E43A7F5201FD8CA292C"/>
            </w:placeholder>
            <w:showingPlcHdr/>
            <w15:color w:val="000080"/>
            <w15:appearance w15:val="tags"/>
            <w:comboBox>
              <w:listItem w:value="Elija un elemento."/>
              <w:listItem w:displayText="Mapa digital" w:value="Mapa digital"/>
              <w:listItem w:displayText="Modelo digital" w:value="Modelo digital"/>
              <w:listItem w:displayText="Documento digital" w:value="Documento digital"/>
              <w:listItem w:displayText="Documento impreso" w:value="Documento impreso"/>
              <w:listItem w:displayText="Imagen digital" w:value="Imagen digital"/>
              <w:listItem w:displayText="Imagen impresa" w:value="Imagen impresa"/>
              <w:listItem w:displayText="Mapa impreso" w:value="Mapa impreso"/>
              <w:listItem w:displayText="Modelo impreso" w:value="Modelo impreso"/>
              <w:listItem w:displayText="Perfil digital" w:value="Perfil digital"/>
              <w:listItem w:displayText="Perfil impreso" w:value="Perfil impreso"/>
              <w:listItem w:displayText="Tabla digital" w:value="Tabla digital"/>
              <w:listItem w:displayText="Copia impresa de tabla" w:value="Copia impresa de tabla"/>
              <w:listItem w:displayText="Video digital" w:value="Video digital"/>
              <w:listItem w:displayText="Video en cinta" w:value="Video en cinta"/>
              <w:listItem w:displayText="Audio digital" w:value="Audio digital"/>
              <w:listItem w:displayText="Multimedia en copia impresa" w:value="Multimedia en copia impresa"/>
              <w:listItem w:displayText="Diagrama impreso" w:value="Diagrama impreso"/>
              <w:listItem w:displayText="Objeto físico" w:value="Objeto físic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79E0AB8D" w14:textId="4BF592F1" w:rsidR="00B02149" w:rsidRPr="00F562CB" w:rsidRDefault="00B02149" w:rsidP="00B02149">
                <w:pPr>
                  <w:jc w:val="left"/>
                  <w:rPr>
                    <w:rFonts w:ascii="Calibri" w:hAnsi="Calibri" w:cs="Calibri"/>
                    <w:color w:val="0070C0"/>
                    <w:szCs w:val="16"/>
                  </w:rPr>
                </w:pPr>
                <w:r w:rsidRPr="008C459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66C4326F" w14:textId="77777777" w:rsidTr="00B840C8">
        <w:tc>
          <w:tcPr>
            <w:tcW w:w="10349" w:type="dxa"/>
            <w:gridSpan w:val="5"/>
            <w:shd w:val="clear" w:color="auto" w:fill="ACB9CA"/>
          </w:tcPr>
          <w:p w14:paraId="2D9275F6" w14:textId="77777777" w:rsidR="00B82097" w:rsidRPr="00B82097" w:rsidRDefault="00EB340F" w:rsidP="00EB340F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Calibri"/>
                <w:color w:val="A5A5A5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2.2.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Resumen </w:t>
            </w:r>
            <w:r w:rsidR="00B82097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13E2BD8F" w14:textId="77777777" w:rsidTr="00B840C8">
        <w:tc>
          <w:tcPr>
            <w:tcW w:w="10349" w:type="dxa"/>
            <w:gridSpan w:val="5"/>
            <w:shd w:val="clear" w:color="auto" w:fill="FFFFFF"/>
          </w:tcPr>
          <w:p w14:paraId="0FCFC4E3" w14:textId="77777777" w:rsid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</w:p>
          <w:p w14:paraId="30C0F5E8" w14:textId="77777777" w:rsidR="00B840C8" w:rsidRP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Times New Roman"/>
                <w:color w:val="auto"/>
              </w:rPr>
            </w:pPr>
          </w:p>
          <w:p w14:paraId="75A69D05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0CF88946" w14:textId="77777777" w:rsidTr="00B840C8">
        <w:tc>
          <w:tcPr>
            <w:tcW w:w="10349" w:type="dxa"/>
            <w:gridSpan w:val="5"/>
            <w:shd w:val="clear" w:color="auto" w:fill="ACB9CA"/>
          </w:tcPr>
          <w:p w14:paraId="7C8ECA6C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2.3.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Propósito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53E40852" w14:textId="77777777" w:rsidTr="00B840C8">
        <w:tc>
          <w:tcPr>
            <w:tcW w:w="10349" w:type="dxa"/>
            <w:gridSpan w:val="5"/>
            <w:shd w:val="clear" w:color="auto" w:fill="FFFFFF"/>
          </w:tcPr>
          <w:p w14:paraId="35B6F59B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46F91778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5D064077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5E6AF129" w14:textId="77777777" w:rsidTr="00B840C8">
        <w:tc>
          <w:tcPr>
            <w:tcW w:w="10349" w:type="dxa"/>
            <w:gridSpan w:val="5"/>
            <w:shd w:val="clear" w:color="auto" w:fill="ACB9CA"/>
          </w:tcPr>
          <w:p w14:paraId="6E200BA0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Crédito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28979576" w14:textId="77777777" w:rsidTr="00B840C8">
        <w:tc>
          <w:tcPr>
            <w:tcW w:w="10349" w:type="dxa"/>
            <w:gridSpan w:val="5"/>
            <w:shd w:val="clear" w:color="auto" w:fill="FFFFFF"/>
          </w:tcPr>
          <w:p w14:paraId="47B28B6F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79BFD7D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65867EC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7074566C" w14:textId="77777777" w:rsidTr="00B840C8">
        <w:tc>
          <w:tcPr>
            <w:tcW w:w="10349" w:type="dxa"/>
            <w:gridSpan w:val="5"/>
            <w:shd w:val="clear" w:color="auto" w:fill="ACB9CA"/>
          </w:tcPr>
          <w:p w14:paraId="5A4DA9B4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2.5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ab/>
              <w:t xml:space="preserve">Estado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3C2F6776" w14:textId="77777777" w:rsidTr="00B840C8">
        <w:tc>
          <w:tcPr>
            <w:tcW w:w="10349" w:type="dxa"/>
            <w:gridSpan w:val="5"/>
            <w:shd w:val="clear" w:color="auto" w:fill="FFFFFF"/>
          </w:tcPr>
          <w:p w14:paraId="3A246CFD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09B1ED92" w14:textId="77777777" w:rsidR="00B02149" w:rsidRPr="00B82097" w:rsidRDefault="00B02149" w:rsidP="00B02149">
            <w:pPr>
              <w:jc w:val="center"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color w:val="auto"/>
              </w:rPr>
              <w:tab/>
            </w:r>
            <w:sdt>
              <w:sdtPr>
                <w:alias w:val="Progreso"/>
                <w:tag w:val="Rol"/>
                <w:id w:val="47503035"/>
                <w:placeholder>
                  <w:docPart w:val="3122CDD9170A41D7BEDC9DB297EB3082"/>
                </w:placeholder>
                <w15:color w:val="000080"/>
                <w:comboBox>
                  <w:listItem w:value="Elija un elemento."/>
                  <w:listItem w:displayText="Completado" w:value="Completado"/>
                  <w:listItem w:displayText="Archivo histórico" w:value="Archivo histórico"/>
                  <w:listItem w:displayText="Obsoleto" w:value="Obsoleto"/>
                  <w:listItem w:displayText="En curso" w:value="En curso"/>
                  <w:listItem w:displayText="Planeado" w:value="Planeado"/>
                  <w:listItem w:displayText="Requerido" w:value="Requerido"/>
                  <w:listItem w:displayText="En desarrollo" w:value="En desarrollo"/>
                  <w:listItem w:displayText="Final" w:value="Final"/>
                  <w:listItem w:displayText="Pendiente" w:value="Pendiente"/>
                  <w:listItem w:displayText="Retirado" w:value="Retirado"/>
                  <w:listItem w:displayText="Sustituido" w:value="Sustituido"/>
                  <w:listItem w:displayText="Tentativo" w:value="Tentativo"/>
                  <w:listItem w:displayText="Válido" w:value="Válido"/>
                  <w:listItem w:displayText="Aceptado" w:value="Aceptado"/>
                  <w:listItem w:displayText="No aceptado" w:value="No aceptado"/>
                  <w:listItem w:displayText="Propuesto" w:value="Propuesto"/>
                  <w:listItem w:displayText="Desaprobado" w:value="Desaprobado"/>
                </w:comboBox>
              </w:sdtPr>
              <w:sdtEndPr>
                <w:rPr>
                  <w:rFonts w:ascii="Calibri" w:hAnsi="Calibri" w:cs="Calibri"/>
                  <w:color w:val="A6A6A6"/>
                  <w:szCs w:val="16"/>
                </w:rPr>
              </w:sdtEndPr>
              <w:sdtContent>
                <w:r>
                  <w:t>Completado</w:t>
                </w:r>
              </w:sdtContent>
            </w:sdt>
          </w:p>
          <w:p w14:paraId="2275F436" w14:textId="09F3A5E0" w:rsidR="00B82097" w:rsidRPr="00B82097" w:rsidRDefault="00B82097" w:rsidP="00B02149">
            <w:pPr>
              <w:tabs>
                <w:tab w:val="left" w:pos="6615"/>
              </w:tabs>
              <w:jc w:val="left"/>
              <w:rPr>
                <w:rFonts w:ascii="Calibri" w:hAnsi="Calibri" w:cs="Times New Roman"/>
                <w:color w:val="auto"/>
              </w:rPr>
            </w:pPr>
          </w:p>
          <w:p w14:paraId="22268E57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17CECBA0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01A0FB21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Contacto</w:t>
            </w:r>
            <w:r w:rsidR="00EB340F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="00EB340F"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</w:tr>
      <w:tr w:rsidR="00B02149" w:rsidRPr="00B82097" w14:paraId="11D59E43" w14:textId="77777777" w:rsidTr="00D42DA1">
        <w:tc>
          <w:tcPr>
            <w:tcW w:w="4070" w:type="dxa"/>
            <w:shd w:val="clear" w:color="auto" w:fill="D5DCE4"/>
            <w:vAlign w:val="center"/>
          </w:tcPr>
          <w:p w14:paraId="73667A2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872723413"/>
            <w:placeholder>
              <w:docPart w:val="B8CDA57ADED6488587DF24BF6112EB42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3D6975B6" w14:textId="7CD04A19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444C8116" w14:textId="77777777" w:rsidTr="00D42DA1">
        <w:tc>
          <w:tcPr>
            <w:tcW w:w="4070" w:type="dxa"/>
            <w:shd w:val="clear" w:color="auto" w:fill="D5DCE4"/>
            <w:vAlign w:val="center"/>
          </w:tcPr>
          <w:p w14:paraId="4B252D5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2.6.2.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6C48EA2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8D4CA9D" w14:textId="77777777" w:rsidTr="00D42DA1">
        <w:tc>
          <w:tcPr>
            <w:tcW w:w="4070" w:type="dxa"/>
            <w:shd w:val="clear" w:color="auto" w:fill="D5DCE4"/>
            <w:vAlign w:val="center"/>
          </w:tcPr>
          <w:p w14:paraId="4601006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F7A7B3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F5DA330" w14:textId="77777777" w:rsidTr="00D42DA1">
        <w:tc>
          <w:tcPr>
            <w:tcW w:w="4070" w:type="dxa"/>
            <w:shd w:val="clear" w:color="auto" w:fill="D5DCE4"/>
            <w:vAlign w:val="center"/>
          </w:tcPr>
          <w:p w14:paraId="666DAB4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85065C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A818ADB" w14:textId="77777777" w:rsidTr="00D42DA1">
        <w:tc>
          <w:tcPr>
            <w:tcW w:w="4070" w:type="dxa"/>
            <w:shd w:val="clear" w:color="auto" w:fill="D5DCE4"/>
            <w:vAlign w:val="center"/>
          </w:tcPr>
          <w:p w14:paraId="264A5A1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2.6.5.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091903855"/>
            <w:placeholder>
              <w:docPart w:val="828F5090528E4A76834D7B5E4F6E563C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0D6F8658" w14:textId="4CFEF6E5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5B1090FB" w14:textId="77777777" w:rsidTr="00D42DA1">
        <w:tc>
          <w:tcPr>
            <w:tcW w:w="4070" w:type="dxa"/>
            <w:shd w:val="clear" w:color="auto" w:fill="D5DCE4"/>
            <w:vAlign w:val="center"/>
          </w:tcPr>
          <w:p w14:paraId="26B89F7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2.6.6.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3CA830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1BECECA" w14:textId="77777777" w:rsidTr="00D42DA1">
        <w:tc>
          <w:tcPr>
            <w:tcW w:w="4070" w:type="dxa"/>
            <w:shd w:val="clear" w:color="auto" w:fill="D5DCE4"/>
            <w:vAlign w:val="center"/>
          </w:tcPr>
          <w:p w14:paraId="2596E24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2.6.7.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87453C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195BF82" w14:textId="77777777" w:rsidTr="00D42DA1">
        <w:tc>
          <w:tcPr>
            <w:tcW w:w="4070" w:type="dxa"/>
            <w:shd w:val="clear" w:color="auto" w:fill="D5DCE4"/>
            <w:vAlign w:val="center"/>
          </w:tcPr>
          <w:p w14:paraId="600FD88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2.6.8.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Área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5AF26EE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8F7BD9B" w14:textId="77777777" w:rsidTr="00D42DA1">
        <w:tc>
          <w:tcPr>
            <w:tcW w:w="4070" w:type="dxa"/>
            <w:shd w:val="clear" w:color="auto" w:fill="D5DCE4"/>
            <w:vAlign w:val="center"/>
          </w:tcPr>
          <w:p w14:paraId="08E0900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2.6.9.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A033AE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3D148B5" w14:textId="77777777" w:rsidTr="00D42DA1">
        <w:tc>
          <w:tcPr>
            <w:tcW w:w="4070" w:type="dxa"/>
            <w:shd w:val="clear" w:color="auto" w:fill="D5DCE4"/>
            <w:vAlign w:val="center"/>
          </w:tcPr>
          <w:p w14:paraId="3331CFA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2.6.10.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8F82C8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B02149" w:rsidRPr="00B82097" w14:paraId="59CE8713" w14:textId="77777777" w:rsidTr="00D42DA1">
        <w:tc>
          <w:tcPr>
            <w:tcW w:w="4070" w:type="dxa"/>
            <w:shd w:val="clear" w:color="auto" w:fill="D5DCE4"/>
            <w:vAlign w:val="center"/>
          </w:tcPr>
          <w:p w14:paraId="0EDEFF6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BF9D0D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75C28162" w14:textId="77777777" w:rsidTr="00D42DA1">
        <w:tc>
          <w:tcPr>
            <w:tcW w:w="4070" w:type="dxa"/>
            <w:shd w:val="clear" w:color="auto" w:fill="D5DCE4"/>
            <w:vAlign w:val="center"/>
          </w:tcPr>
          <w:p w14:paraId="6320C71B" w14:textId="77777777" w:rsidR="00B02149" w:rsidRPr="00B82097" w:rsidRDefault="00B02149" w:rsidP="00B02149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lastRenderedPageBreak/>
              <w:t xml:space="preserve">2.6.12. 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7B83438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9A584DD" w14:textId="77777777" w:rsidTr="00D42DA1">
        <w:tc>
          <w:tcPr>
            <w:tcW w:w="4070" w:type="dxa"/>
            <w:shd w:val="clear" w:color="auto" w:fill="D5DCE4"/>
            <w:vAlign w:val="center"/>
          </w:tcPr>
          <w:p w14:paraId="41EA89C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Horario de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atención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5DB591C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B91FAD3" w14:textId="77777777" w:rsidTr="00D42DA1">
        <w:tc>
          <w:tcPr>
            <w:tcW w:w="4070" w:type="dxa"/>
            <w:shd w:val="clear" w:color="auto" w:fill="D5DCE4"/>
            <w:vAlign w:val="center"/>
          </w:tcPr>
          <w:p w14:paraId="7DE6CD6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A62CE5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49430789" w14:textId="77777777" w:rsidTr="00B840C8">
        <w:tc>
          <w:tcPr>
            <w:tcW w:w="10349" w:type="dxa"/>
            <w:gridSpan w:val="5"/>
            <w:shd w:val="clear" w:color="auto" w:fill="ACB9CA"/>
          </w:tcPr>
          <w:p w14:paraId="0A506518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Tipo de representación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249E580C" w14:textId="77777777" w:rsidTr="00B840C8">
        <w:tc>
          <w:tcPr>
            <w:tcW w:w="10349" w:type="dxa"/>
            <w:gridSpan w:val="5"/>
            <w:shd w:val="clear" w:color="auto" w:fill="auto"/>
          </w:tcPr>
          <w:p w14:paraId="2B84E6FE" w14:textId="77777777" w:rsidR="00B02149" w:rsidRPr="00B82097" w:rsidRDefault="00B02149" w:rsidP="00B02149">
            <w:pPr>
              <w:keepNext/>
              <w:keepLines/>
              <w:spacing w:before="40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 xml:space="preserve">[Valor recomendado: </w:t>
            </w:r>
            <w:r>
              <w:rPr>
                <w:rFonts w:ascii="Calibri" w:hAnsi="Calibri" w:cs="Calibri"/>
                <w:color w:val="A6A6A6"/>
                <w:szCs w:val="16"/>
              </w:rPr>
              <w:t>Malla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</w:p>
        </w:tc>
      </w:tr>
      <w:tr w:rsidR="00B02149" w:rsidRPr="00B82097" w14:paraId="65D83B70" w14:textId="77777777" w:rsidTr="00B840C8">
        <w:tc>
          <w:tcPr>
            <w:tcW w:w="10349" w:type="dxa"/>
            <w:gridSpan w:val="5"/>
            <w:shd w:val="clear" w:color="auto" w:fill="ACB9CA"/>
          </w:tcPr>
          <w:p w14:paraId="69A4798E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Resolución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A0497E6" w14:textId="77777777" w:rsidTr="00B840C8">
        <w:tc>
          <w:tcPr>
            <w:tcW w:w="4090" w:type="dxa"/>
            <w:gridSpan w:val="2"/>
            <w:shd w:val="clear" w:color="auto" w:fill="D5DCE4"/>
          </w:tcPr>
          <w:p w14:paraId="336D2562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  <w:sz w:val="14"/>
              </w:rPr>
            </w:pPr>
            <w:r w:rsidRPr="00B82097">
              <w:rPr>
                <w:rFonts w:ascii="Calibri" w:hAnsi="Calibri" w:cs="Times New Roman"/>
                <w:color w:val="auto"/>
              </w:rPr>
              <w:t>2.8.1.</w:t>
            </w:r>
            <w:r w:rsidRPr="00B82097">
              <w:rPr>
                <w:rFonts w:ascii="Calibri" w:hAnsi="Calibri" w:cs="Times New Roman"/>
                <w:color w:val="auto"/>
              </w:rPr>
              <w:tab/>
            </w:r>
            <w:r>
              <w:rPr>
                <w:rFonts w:ascii="Calibri" w:hAnsi="Calibri" w:cs="Times New Roman"/>
                <w:color w:val="auto"/>
              </w:rPr>
              <w:t>Distancia</w:t>
            </w:r>
            <w:r w:rsidRPr="00B82097">
              <w:rPr>
                <w:rFonts w:ascii="Calibri" w:hAnsi="Calibri" w:cs="Times New Roman"/>
                <w:color w:val="auto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59" w:type="dxa"/>
            <w:gridSpan w:val="3"/>
            <w:shd w:val="clear" w:color="auto" w:fill="auto"/>
          </w:tcPr>
          <w:p w14:paraId="7D3FF771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115E68FA" w14:textId="77777777" w:rsidTr="00B840C8">
        <w:tc>
          <w:tcPr>
            <w:tcW w:w="4090" w:type="dxa"/>
            <w:gridSpan w:val="2"/>
            <w:shd w:val="clear" w:color="auto" w:fill="D5DCE4"/>
          </w:tcPr>
          <w:p w14:paraId="3D44111F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color w:val="auto"/>
              </w:rPr>
              <w:t xml:space="preserve">2.8.2.    Nivel de detalle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59" w:type="dxa"/>
            <w:gridSpan w:val="3"/>
            <w:shd w:val="clear" w:color="auto" w:fill="auto"/>
          </w:tcPr>
          <w:p w14:paraId="77519F6F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5D49D5B6" w14:textId="77777777" w:rsidTr="00B840C8">
        <w:tc>
          <w:tcPr>
            <w:tcW w:w="10349" w:type="dxa"/>
            <w:gridSpan w:val="5"/>
            <w:shd w:val="clear" w:color="auto" w:fill="ACB9CA"/>
          </w:tcPr>
          <w:p w14:paraId="6DEDF7D7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2.9.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Categoría del Tema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9D18618" w14:textId="77777777" w:rsidTr="00B840C8"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1861003822"/>
            <w:placeholder>
              <w:docPart w:val="7D5931263E0C4A93924EFC0B79D37A4B"/>
            </w:placeholder>
            <w15:color w:val="000080"/>
            <w15:appearance w15:val="tags"/>
            <w:comboBox>
              <w:listItem w:value="Elija un elemento."/>
              <w:listItem w:displayText="Agricultura" w:value="Agricultura"/>
              <w:listItem w:displayText="Tipo de atributo" w:value="Tipo de atributo"/>
              <w:listItem w:displayText="Biota" w:value="Biota"/>
              <w:listItem w:displayText="Fronteras" w:value="Fronteras"/>
              <w:listItem w:displayText="Atmósfera climatológica y Meterológica" w:value="Atmósfera climatológica y Meterológica"/>
              <w:listItem w:displayText="Economía" w:value="Economía"/>
              <w:listItem w:displayText="Elevación" w:value="Elevación"/>
              <w:listItem w:displayText="Grupo de dimensión" w:value="Grupo de dimensión"/>
              <w:listItem w:displayText="Medio ambiente" w:value="Medio ambiente"/>
              <w:listItem w:displayText="Salud" w:value="Salud"/>
              <w:listItem w:displayText="Cobertura de la tierra con mapas basicos e imagenes" w:value="Cobertura de la tierra con mapas basicos e imagenes"/>
              <w:listItem w:displayText="Inteligencia militar" w:value="Inteligencia militar"/>
              <w:listItem w:displayText="Aguas interiores" w:value="Aguas interiores"/>
              <w:listItem w:displayText="Localización" w:value="Localización"/>
              <w:listItem w:displayText="Océanos" w:value="Océanos"/>
              <w:listItem w:displayText="Planeamiento catastral" w:value="Planeamiento catastral"/>
              <w:listItem w:displayText="Sociedad" w:value="Sociedad"/>
              <w:listItem w:displayText="Estructuras" w:value="Estructuras"/>
              <w:listItem w:displayText="Transporte" w:value="Transporte"/>
              <w:listItem w:displayText="Servicios de comunicación" w:value="Servicios de comunicación"/>
              <w:listItem w:displayText="Fuera de la tierra" w:value="Fuera de la tierra"/>
            </w:comboBox>
          </w:sdtPr>
          <w:sdtContent>
            <w:tc>
              <w:tcPr>
                <w:tcW w:w="10349" w:type="dxa"/>
                <w:gridSpan w:val="5"/>
                <w:shd w:val="clear" w:color="auto" w:fill="auto"/>
              </w:tcPr>
              <w:p w14:paraId="74988274" w14:textId="3BF584C7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 Light" w:eastAsia="Times New Roman" w:hAnsi="Calibri Light" w:cs="Times New Roman"/>
                    <w:color w:val="2F5496"/>
                    <w:szCs w:val="2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49D22C2F" w14:textId="77777777" w:rsidTr="00B840C8">
        <w:tc>
          <w:tcPr>
            <w:tcW w:w="10349" w:type="dxa"/>
            <w:gridSpan w:val="5"/>
            <w:shd w:val="clear" w:color="auto" w:fill="ACB9CA"/>
          </w:tcPr>
          <w:p w14:paraId="1611F434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1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Extensión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B02149" w:rsidRPr="00B82097" w14:paraId="5DA861FF" w14:textId="77777777" w:rsidTr="00B840C8">
        <w:tc>
          <w:tcPr>
            <w:tcW w:w="4120" w:type="dxa"/>
            <w:gridSpan w:val="4"/>
            <w:shd w:val="clear" w:color="auto" w:fill="D5DCE4"/>
          </w:tcPr>
          <w:p w14:paraId="1EF5D0E2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2.10.1. Longitud Oeste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75B1E5B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5BB917A8" w14:textId="77777777" w:rsidTr="00B840C8">
        <w:tc>
          <w:tcPr>
            <w:tcW w:w="4120" w:type="dxa"/>
            <w:gridSpan w:val="4"/>
            <w:shd w:val="clear" w:color="auto" w:fill="D5DCE4"/>
          </w:tcPr>
          <w:p w14:paraId="1FC464C8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2.10.2. Longitud Este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C5B0AC5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06248EDB" w14:textId="77777777" w:rsidTr="00B840C8">
        <w:tc>
          <w:tcPr>
            <w:tcW w:w="4120" w:type="dxa"/>
            <w:gridSpan w:val="4"/>
            <w:shd w:val="clear" w:color="auto" w:fill="D5DCE4"/>
          </w:tcPr>
          <w:p w14:paraId="66CD7E0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2.10.3. Latitud Sur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469490E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466A032B" w14:textId="77777777" w:rsidTr="00B840C8">
        <w:tc>
          <w:tcPr>
            <w:tcW w:w="4120" w:type="dxa"/>
            <w:gridSpan w:val="4"/>
            <w:shd w:val="clear" w:color="auto" w:fill="D5DCE4"/>
          </w:tcPr>
          <w:p w14:paraId="4389294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2.10.4. Latitud Norte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0012160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1623E605" w14:textId="77777777" w:rsidTr="00B840C8">
        <w:tc>
          <w:tcPr>
            <w:tcW w:w="10349" w:type="dxa"/>
            <w:gridSpan w:val="5"/>
            <w:shd w:val="clear" w:color="auto" w:fill="ACB9CA"/>
          </w:tcPr>
          <w:p w14:paraId="6C08514D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2.11.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Mantenimiento del recurso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D5C4CFB" w14:textId="77777777" w:rsidTr="00B840C8">
        <w:tc>
          <w:tcPr>
            <w:tcW w:w="4120" w:type="dxa"/>
            <w:gridSpan w:val="4"/>
            <w:shd w:val="clear" w:color="auto" w:fill="D5DCE4"/>
          </w:tcPr>
          <w:p w14:paraId="7A3C08C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Frecuencia de mantenimiento y actualización.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Freciuencia de Mantenimiento"/>
            <w:id w:val="1221331029"/>
            <w:placeholder>
              <w:docPart w:val="07961328F4CA408D9E61CC3CACDA2A70"/>
            </w:placeholder>
            <w15:color w:val="000080"/>
            <w15:appearance w15:val="tags"/>
            <w:comboBox>
              <w:listItem w:value="Elija un elemento."/>
              <w:listItem w:displayText="Contínuamente" w:value="Contínuamente"/>
              <w:listItem w:displayText="Diariamente" w:value="Diariamente"/>
              <w:listItem w:displayText="Semanalmente" w:value="Semanalmente"/>
              <w:listItem w:displayText="Quincenalmente" w:value="Quincenalmente"/>
              <w:listItem w:displayText="Mensualmente" w:value="Mensualmente"/>
              <w:listItem w:displayText="Trimestralmente" w:value="Trimestralmente"/>
              <w:listItem w:displayText="Semestralmente" w:value="Semestralmente"/>
              <w:listItem w:displayText="Anualmente" w:value="Anualmente"/>
              <w:listItem w:displayText="Según necesidad" w:value="Según necesidad"/>
              <w:listItem w:displayText="Irregular" w:value="Irregular"/>
              <w:listItem w:displayText="No programado" w:value="No programado"/>
              <w:listItem w:displayText="Desconocida" w:value="Desconocida"/>
              <w:listItem w:displayText="Periódica" w:value="Periódica"/>
              <w:listItem w:displayText="Quincenal" w:value="Quincenal"/>
              <w:listItem w:displayText="Bianual" w:value="Bianual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6C29DEFC" w14:textId="2ECDC95A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5A1A5E7B" w14:textId="77777777" w:rsidTr="00B840C8">
        <w:tc>
          <w:tcPr>
            <w:tcW w:w="10349" w:type="dxa"/>
            <w:gridSpan w:val="5"/>
            <w:shd w:val="clear" w:color="auto" w:fill="ACB9CA"/>
          </w:tcPr>
          <w:p w14:paraId="7901EE28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>Rol: Muestra Grafica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02149" w:rsidRPr="00B82097" w14:paraId="53DC2AD5" w14:textId="77777777" w:rsidTr="00EB340F">
        <w:tc>
          <w:tcPr>
            <w:tcW w:w="4070" w:type="dxa"/>
            <w:shd w:val="clear" w:color="auto" w:fill="D4E1ED" w:themeFill="accent1" w:themeFillTint="66"/>
          </w:tcPr>
          <w:p w14:paraId="40A76887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2"/>
                <w:numId w:val="12"/>
              </w:numPr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EB340F">
              <w:rPr>
                <w:rFonts w:ascii="Calibri" w:hAnsi="Calibri" w:cs="Calibri"/>
                <w:color w:val="auto"/>
                <w:szCs w:val="16"/>
              </w:rPr>
              <w:t xml:space="preserve">Nombre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FFFFFF" w:themeFill="background1"/>
          </w:tcPr>
          <w:p w14:paraId="7161E6B2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57FD0672" w14:textId="77777777" w:rsidTr="00B840C8">
        <w:tc>
          <w:tcPr>
            <w:tcW w:w="10349" w:type="dxa"/>
            <w:gridSpan w:val="5"/>
            <w:shd w:val="clear" w:color="auto" w:fill="ACB9CA"/>
          </w:tcPr>
          <w:p w14:paraId="40640412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Palabras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claves </w:t>
            </w: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descriptivas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B02149" w:rsidRPr="00B82097" w14:paraId="1D8265EC" w14:textId="77777777" w:rsidTr="00B840C8">
        <w:tc>
          <w:tcPr>
            <w:tcW w:w="4120" w:type="dxa"/>
            <w:gridSpan w:val="4"/>
            <w:shd w:val="clear" w:color="auto" w:fill="D5DCE4"/>
          </w:tcPr>
          <w:p w14:paraId="20ED3070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2.12.1. Palabras clave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667F72D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43CCAE3B" w14:textId="77777777" w:rsidTr="00B840C8">
        <w:tc>
          <w:tcPr>
            <w:tcW w:w="4120" w:type="dxa"/>
            <w:gridSpan w:val="4"/>
            <w:shd w:val="clear" w:color="auto" w:fill="D5DCE4"/>
          </w:tcPr>
          <w:p w14:paraId="2E8CC9C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2.12.2. Tipo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Tipo de palabra clave"/>
            <w:id w:val="172165601"/>
            <w:placeholder>
              <w:docPart w:val="31766220F3494E0DBA6F271307D7F1F9"/>
            </w:placeholder>
            <w15:color w:val="000080"/>
            <w15:appearance w15:val="tags"/>
            <w:comboBox>
              <w:listItem w:value="Elija un elemento."/>
              <w:listItem w:displayText="Lugar" w:value="Lugar"/>
              <w:listItem w:displayText="Tema" w:value="Tema"/>
              <w:listItem w:displayText="Disciplina" w:value="Disciplina"/>
              <w:listItem w:displayText="Estrato" w:value="Estrato"/>
              <w:listItem w:displayText="Temporal" w:value="Temporal"/>
              <w:listItem w:displayText="Centro de datos" w:value="Centro de datos"/>
              <w:listItem w:displayText="Tipo de objeto geográfico" w:value="Tipo de objeto geográfico"/>
              <w:listItem w:displayText="Instrumento" w:value="Instrumento"/>
              <w:listItem w:displayText="Plataforma" w:value="Plataforma"/>
              <w:listItem w:displayText="Proceso" w:value="Proceso"/>
              <w:listItem w:displayText="Proyecto" w:value="Proyecto"/>
              <w:listItem w:displayText="Servicio" w:value="Servicio"/>
              <w:listItem w:displayText="Producto" w:value="Producto"/>
              <w:listItem w:displayText="Subcategoría del Tema" w:value="Subcategoría del Tema"/>
              <w:listItem w:displayText="Taxón" w:value="Tax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6A25B63A" w14:textId="5A372254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</w:t>
                </w:r>
                <w:r>
                  <w:rPr>
                    <w:rFonts w:ascii="Calibri" w:hAnsi="Calibri" w:cs="Calibri"/>
                    <w:color w:val="0070C0"/>
                    <w:szCs w:val="16"/>
                  </w:rPr>
                  <w:t xml:space="preserve"> </w:t>
                </w: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elemento</w:t>
                </w:r>
              </w:p>
            </w:tc>
          </w:sdtContent>
        </w:sdt>
      </w:tr>
      <w:tr w:rsidR="00B02149" w:rsidRPr="00B82097" w14:paraId="52978F0D" w14:textId="77777777" w:rsidTr="00B840C8">
        <w:tc>
          <w:tcPr>
            <w:tcW w:w="10349" w:type="dxa"/>
            <w:gridSpan w:val="5"/>
            <w:shd w:val="clear" w:color="auto" w:fill="ACB9CA"/>
          </w:tcPr>
          <w:p w14:paraId="1E44DB23" w14:textId="77777777" w:rsidR="00B02149" w:rsidRPr="009406AC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9406AC">
              <w:rPr>
                <w:rFonts w:ascii="Calibri Light" w:eastAsia="Times New Roman" w:hAnsi="Calibri Light" w:cs="Times New Roman"/>
                <w:color w:val="2F5496"/>
                <w:szCs w:val="26"/>
              </w:rPr>
              <w:t>Rol: Restricciones del recurso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02149" w:rsidRPr="00B82097" w14:paraId="7999FF11" w14:textId="77777777" w:rsidTr="00B840C8">
        <w:tc>
          <w:tcPr>
            <w:tcW w:w="4120" w:type="dxa"/>
            <w:gridSpan w:val="4"/>
            <w:shd w:val="clear" w:color="auto" w:fill="D5DCE4"/>
          </w:tcPr>
          <w:p w14:paraId="1B57CE8D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Limitaciones de uso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29BAF1F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720A529A" w14:textId="77777777" w:rsidTr="00B840C8">
        <w:tc>
          <w:tcPr>
            <w:tcW w:w="4120" w:type="dxa"/>
            <w:gridSpan w:val="4"/>
            <w:shd w:val="clear" w:color="auto" w:fill="D5DCE4"/>
          </w:tcPr>
          <w:p w14:paraId="23DB21F8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acceso (Restricciones Legales)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de Restricción"/>
            <w:id w:val="982348978"/>
            <w:placeholder>
              <w:docPart w:val="6AE2E6477DCD45EF9202F661FF8FD1EC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28B2E510" w14:textId="3FFC1151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3B82256C" w14:textId="77777777" w:rsidTr="00B840C8">
        <w:tc>
          <w:tcPr>
            <w:tcW w:w="4120" w:type="dxa"/>
            <w:gridSpan w:val="4"/>
            <w:shd w:val="clear" w:color="auto" w:fill="D5DCE4"/>
          </w:tcPr>
          <w:p w14:paraId="110FDC34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uso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282935641"/>
            <w:placeholder>
              <w:docPart w:val="7D652B661724481FB74A60797D4236BB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Content>
            <w:tc>
              <w:tcPr>
                <w:tcW w:w="6229" w:type="dxa"/>
                <w:shd w:val="clear" w:color="auto" w:fill="auto"/>
              </w:tcPr>
              <w:p w14:paraId="287F6CEA" w14:textId="7093D644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204291FD" w14:textId="77777777" w:rsidTr="00B840C8">
        <w:tc>
          <w:tcPr>
            <w:tcW w:w="4120" w:type="dxa"/>
            <w:gridSpan w:val="4"/>
            <w:shd w:val="clear" w:color="auto" w:fill="D5DCE4"/>
          </w:tcPr>
          <w:p w14:paraId="0AE286F7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otro tipo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29" w:type="dxa"/>
            <w:shd w:val="clear" w:color="auto" w:fill="auto"/>
          </w:tcPr>
          <w:p w14:paraId="2F606655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2A4850AE" w14:textId="77777777" w:rsidTr="00B840C8">
        <w:tc>
          <w:tcPr>
            <w:tcW w:w="10349" w:type="dxa"/>
            <w:gridSpan w:val="5"/>
            <w:shd w:val="clear" w:color="auto" w:fill="ACB9CA"/>
          </w:tcPr>
          <w:p w14:paraId="34E758D9" w14:textId="77777777" w:rsidR="00B02149" w:rsidRPr="00B82097" w:rsidRDefault="00B02149" w:rsidP="00B02149">
            <w:pPr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Descripción del entorno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02149" w:rsidRPr="00B82097" w14:paraId="00F07EAC" w14:textId="77777777" w:rsidTr="00B840C8">
        <w:trPr>
          <w:trHeight w:val="518"/>
        </w:trPr>
        <w:tc>
          <w:tcPr>
            <w:tcW w:w="10349" w:type="dxa"/>
            <w:gridSpan w:val="5"/>
            <w:shd w:val="clear" w:color="auto" w:fill="FFFFFF"/>
          </w:tcPr>
          <w:p w14:paraId="334BE08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25383CBD" w14:textId="77777777" w:rsidR="00F85456" w:rsidRPr="00F85456" w:rsidRDefault="00F85456" w:rsidP="00F85456">
      <w:pPr>
        <w:pStyle w:val="Ttulo1"/>
        <w:numPr>
          <w:ilvl w:val="0"/>
          <w:numId w:val="0"/>
        </w:numPr>
        <w:jc w:val="center"/>
        <w:rPr>
          <w:rFonts w:ascii="Calibri" w:eastAsia="Calibri" w:hAnsi="Calibri" w:cs="Times New Roman"/>
          <w:color w:val="auto"/>
          <w:sz w:val="24"/>
          <w:szCs w:val="24"/>
          <w:lang w:val="es-CO" w:eastAsia="en-US"/>
        </w:rPr>
      </w:pPr>
      <w:bookmarkStart w:id="2" w:name="_Toc524357864"/>
      <w:r w:rsidRPr="00F85456">
        <w:rPr>
          <w:sz w:val="24"/>
          <w:szCs w:val="24"/>
        </w:rPr>
        <w:lastRenderedPageBreak/>
        <w:t>Información de calidad del recurso</w:t>
      </w:r>
      <w:bookmarkEnd w:id="2"/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10349"/>
      </w:tblGrid>
      <w:tr w:rsidR="00B82097" w:rsidRPr="00B82097" w14:paraId="16EDA53A" w14:textId="77777777" w:rsidTr="00012355">
        <w:tc>
          <w:tcPr>
            <w:tcW w:w="10349" w:type="dxa"/>
            <w:shd w:val="clear" w:color="auto" w:fill="ACB9CA"/>
          </w:tcPr>
          <w:p w14:paraId="797EF799" w14:textId="77777777" w:rsidR="00B82097" w:rsidRPr="00B82097" w:rsidRDefault="00921F94" w:rsidP="00EB340F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Información de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Linaje</w:t>
            </w:r>
            <w:r w:rsidR="00F85456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</w:t>
            </w:r>
            <w:r w:rsidR="00F85456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30F241D2" w14:textId="77777777" w:rsidTr="00012355">
        <w:tc>
          <w:tcPr>
            <w:tcW w:w="10349" w:type="dxa"/>
            <w:shd w:val="clear" w:color="auto" w:fill="D5DCE4"/>
            <w:vAlign w:val="center"/>
          </w:tcPr>
          <w:p w14:paraId="35E86EDF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Declaración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53B22BDE" w14:textId="77777777" w:rsidTr="00012355">
        <w:trPr>
          <w:trHeight w:val="503"/>
        </w:trPr>
        <w:tc>
          <w:tcPr>
            <w:tcW w:w="10349" w:type="dxa"/>
          </w:tcPr>
          <w:p w14:paraId="58D3E2D7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2C724DFE" w14:textId="77777777" w:rsidTr="00012355">
        <w:trPr>
          <w:trHeight w:val="270"/>
        </w:trPr>
        <w:tc>
          <w:tcPr>
            <w:tcW w:w="10349" w:type="dxa"/>
            <w:shd w:val="clear" w:color="auto" w:fill="D5DCE4"/>
          </w:tcPr>
          <w:p w14:paraId="7549D4B6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3.2.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Paso del proceso </w:t>
            </w:r>
            <w:r w:rsidR="00F85456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4517B5E6" w14:textId="77777777" w:rsidTr="00012355">
        <w:trPr>
          <w:trHeight w:val="503"/>
        </w:trPr>
        <w:tc>
          <w:tcPr>
            <w:tcW w:w="10349" w:type="dxa"/>
          </w:tcPr>
          <w:p w14:paraId="3826D720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85456" w:rsidRPr="00B82097" w14:paraId="4D9332B9" w14:textId="77777777" w:rsidTr="00F85456">
        <w:trPr>
          <w:trHeight w:val="503"/>
        </w:trPr>
        <w:tc>
          <w:tcPr>
            <w:tcW w:w="10349" w:type="dxa"/>
            <w:shd w:val="clear" w:color="auto" w:fill="D4E1ED" w:themeFill="accent1" w:themeFillTint="66"/>
          </w:tcPr>
          <w:p w14:paraId="39AA1923" w14:textId="6F10F534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3.3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Rol: </w:t>
            </w:r>
            <w:r w:rsidR="00CE4054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Fuente </w:t>
            </w:r>
            <w:r w:rsidR="00CE4054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(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C)</w:t>
            </w:r>
          </w:p>
        </w:tc>
      </w:tr>
      <w:tr w:rsidR="00F85456" w:rsidRPr="00B82097" w14:paraId="62F1B1D2" w14:textId="77777777" w:rsidTr="00012355">
        <w:trPr>
          <w:trHeight w:val="503"/>
        </w:trPr>
        <w:tc>
          <w:tcPr>
            <w:tcW w:w="10349" w:type="dxa"/>
          </w:tcPr>
          <w:p w14:paraId="230DC956" w14:textId="7777777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</w:tbl>
    <w:p w14:paraId="6D3FAD5D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85456" w:rsidRPr="00B82097" w14:paraId="4C257202" w14:textId="77777777" w:rsidTr="00D42DA1">
        <w:tc>
          <w:tcPr>
            <w:tcW w:w="10349" w:type="dxa"/>
            <w:gridSpan w:val="2"/>
            <w:shd w:val="clear" w:color="auto" w:fill="ACB9CA"/>
          </w:tcPr>
          <w:p w14:paraId="3EEAAE17" w14:textId="77777777" w:rsidR="00F85456" w:rsidRPr="00B82097" w:rsidRDefault="00F85456" w:rsidP="00D42DA1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Informes de </w:t>
            </w:r>
            <w:proofErr w:type="gramStart"/>
            <w:r w:rsidRPr="00F85456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Calidad</w:t>
            </w:r>
            <w:r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  <w:t xml:space="preserve"> 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85456" w:rsidRPr="00B82097" w14:paraId="624B57BF" w14:textId="77777777" w:rsidTr="00D42DA1">
        <w:tc>
          <w:tcPr>
            <w:tcW w:w="10349" w:type="dxa"/>
            <w:gridSpan w:val="2"/>
            <w:shd w:val="clear" w:color="auto" w:fill="D5DCE4"/>
          </w:tcPr>
          <w:p w14:paraId="5393A5C5" w14:textId="77777777" w:rsidR="00F85456" w:rsidRPr="00B82097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4.1. 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Alcance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4"/>
              </w:rPr>
              <w:t>(O)</w:t>
            </w:r>
          </w:p>
        </w:tc>
      </w:tr>
      <w:tr w:rsidR="00CE4054" w:rsidRPr="00B82097" w14:paraId="59DFFFD0" w14:textId="77777777" w:rsidTr="003046A1">
        <w:sdt>
          <w:sdtPr>
            <w:alias w:val="Rol"/>
            <w:tag w:val="Rol"/>
            <w:id w:val="-1594467036"/>
            <w:placeholder>
              <w:docPart w:val="8899E0D8AFEB4E8488763C65A6C8F946"/>
            </w:placeholder>
            <w:showingPlcHdr/>
            <w15:color w:val="000080"/>
            <w:comboBox>
              <w:listItem w:displayText="Conjunto de datos" w:value="Conjunto de datos"/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10349" w:type="dxa"/>
                <w:gridSpan w:val="2"/>
                <w:shd w:val="clear" w:color="auto" w:fill="auto"/>
                <w:vAlign w:val="center"/>
              </w:tcPr>
              <w:p w14:paraId="7F722AC7" w14:textId="05791039" w:rsidR="00CE4054" w:rsidRPr="00B82097" w:rsidRDefault="00CE4054" w:rsidP="00CE4054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37C01DA3" w14:textId="77777777" w:rsidTr="00D42DA1">
        <w:tc>
          <w:tcPr>
            <w:tcW w:w="10349" w:type="dxa"/>
            <w:gridSpan w:val="2"/>
            <w:shd w:val="clear" w:color="auto" w:fill="D5DCE4"/>
          </w:tcPr>
          <w:p w14:paraId="0165C195" w14:textId="77777777" w:rsidR="00CE4054" w:rsidRPr="00F85456" w:rsidRDefault="00CE4054" w:rsidP="00CE4054">
            <w:pPr>
              <w:pStyle w:val="Prrafodelista"/>
              <w:keepNext/>
              <w:keepLines/>
              <w:numPr>
                <w:ilvl w:val="1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 </w:t>
            </w:r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CE4054" w:rsidRPr="00B82097" w14:paraId="3DC84D35" w14:textId="77777777" w:rsidTr="00D42DA1">
        <w:tc>
          <w:tcPr>
            <w:tcW w:w="10349" w:type="dxa"/>
            <w:gridSpan w:val="2"/>
            <w:shd w:val="clear" w:color="auto" w:fill="D5DCE4"/>
          </w:tcPr>
          <w:p w14:paraId="603DCC02" w14:textId="77777777" w:rsidR="00CE4054" w:rsidRPr="00B82097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901F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Medidas de calidad de datos</w:t>
            </w:r>
          </w:p>
        </w:tc>
      </w:tr>
      <w:tr w:rsidR="00CE4054" w:rsidRPr="00B82097" w14:paraId="7CEF4D39" w14:textId="77777777" w:rsidTr="00D42DA1">
        <w:tc>
          <w:tcPr>
            <w:tcW w:w="4120" w:type="dxa"/>
            <w:shd w:val="clear" w:color="auto" w:fill="D5DCE4"/>
          </w:tcPr>
          <w:p w14:paraId="4846B3FC" w14:textId="77777777" w:rsidR="00CE4054" w:rsidRPr="00901F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del </w:t>
            </w:r>
            <w:r w:rsidRPr="00901F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Elemento de calidad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B739A32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5151CE35" w14:textId="77777777" w:rsidTr="00D42DA1">
        <w:tc>
          <w:tcPr>
            <w:tcW w:w="4120" w:type="dxa"/>
            <w:shd w:val="clear" w:color="auto" w:fill="D5DCE4"/>
          </w:tcPr>
          <w:p w14:paraId="0372747A" w14:textId="77777777" w:rsidR="00CE4054" w:rsidRPr="00901F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Identificador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8EB2E08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CF4305B" w14:textId="77777777" w:rsidTr="00D42DA1">
        <w:tc>
          <w:tcPr>
            <w:tcW w:w="4120" w:type="dxa"/>
            <w:shd w:val="clear" w:color="auto" w:fill="D5DCE4"/>
          </w:tcPr>
          <w:p w14:paraId="4A60B745" w14:textId="77777777" w:rsidR="00CE4054" w:rsidRPr="004820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B63C11B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9F27E6B" w14:textId="77777777" w:rsidTr="00D42DA1">
        <w:tc>
          <w:tcPr>
            <w:tcW w:w="4120" w:type="dxa"/>
            <w:shd w:val="clear" w:color="auto" w:fill="D5DCE4"/>
          </w:tcPr>
          <w:p w14:paraId="7EEFDD29" w14:textId="77777777" w:rsidR="00CE4054" w:rsidRPr="004820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>Alias</w:t>
            </w:r>
            <w:r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3046062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7A5494FB" w14:textId="77777777" w:rsidTr="00D42DA1">
        <w:tc>
          <w:tcPr>
            <w:tcW w:w="10349" w:type="dxa"/>
            <w:gridSpan w:val="2"/>
            <w:shd w:val="clear" w:color="auto" w:fill="D5DCE4"/>
          </w:tcPr>
          <w:p w14:paraId="16E8C184" w14:textId="77777777" w:rsidR="00CE4054" w:rsidRPr="00482029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Rol: </w:t>
            </w: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 básica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03DDBC6D" w14:textId="77777777" w:rsidTr="00D42DA1">
        <w:tc>
          <w:tcPr>
            <w:tcW w:w="4120" w:type="dxa"/>
            <w:shd w:val="clear" w:color="auto" w:fill="D5DCE4"/>
          </w:tcPr>
          <w:p w14:paraId="19E44B96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6346A45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155AC3E3" w14:textId="77777777" w:rsidTr="00D42DA1">
        <w:tc>
          <w:tcPr>
            <w:tcW w:w="4120" w:type="dxa"/>
            <w:shd w:val="clear" w:color="auto" w:fill="D5DCE4"/>
          </w:tcPr>
          <w:p w14:paraId="6C924F87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401D525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0FA95485" w14:textId="77777777" w:rsidTr="00D42DA1">
        <w:tc>
          <w:tcPr>
            <w:tcW w:w="4120" w:type="dxa"/>
            <w:shd w:val="clear" w:color="auto" w:fill="D5DCE4"/>
          </w:tcPr>
          <w:p w14:paraId="56198DF7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6826E8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4C2A08A8" w14:textId="77777777" w:rsidTr="00D42DA1">
        <w:tc>
          <w:tcPr>
            <w:tcW w:w="10349" w:type="dxa"/>
            <w:gridSpan w:val="2"/>
            <w:shd w:val="clear" w:color="auto" w:fill="D5DCE4"/>
          </w:tcPr>
          <w:p w14:paraId="6E1C3BAB" w14:textId="77777777" w:rsidR="00CE4054" w:rsidRPr="00482029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Rol: Parámetro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6B6651F4" w14:textId="77777777" w:rsidTr="00D42DA1">
        <w:tc>
          <w:tcPr>
            <w:tcW w:w="4120" w:type="dxa"/>
            <w:shd w:val="clear" w:color="auto" w:fill="D5DCE4"/>
          </w:tcPr>
          <w:p w14:paraId="039AE07D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7A2CB8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2916AF6B" w14:textId="77777777" w:rsidTr="00D42DA1">
        <w:tc>
          <w:tcPr>
            <w:tcW w:w="4120" w:type="dxa"/>
            <w:shd w:val="clear" w:color="auto" w:fill="D5DCE4"/>
          </w:tcPr>
          <w:p w14:paraId="4F62F706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2AB84E9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2E1CD7D" w14:textId="77777777" w:rsidTr="00D42DA1">
        <w:tc>
          <w:tcPr>
            <w:tcW w:w="4120" w:type="dxa"/>
            <w:shd w:val="clear" w:color="auto" w:fill="D5DCE4"/>
          </w:tcPr>
          <w:p w14:paraId="66546E5D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01AE576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ED2301F" w14:textId="77777777" w:rsidTr="00D42DA1">
        <w:tc>
          <w:tcPr>
            <w:tcW w:w="10349" w:type="dxa"/>
            <w:gridSpan w:val="2"/>
            <w:shd w:val="clear" w:color="auto" w:fill="D5DCE4"/>
          </w:tcPr>
          <w:p w14:paraId="1B950449" w14:textId="77777777" w:rsidR="00CE4054" w:rsidRPr="0082201C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Evaluación de la calidad de datos</w:t>
            </w:r>
          </w:p>
        </w:tc>
      </w:tr>
      <w:tr w:rsidR="00CE4054" w:rsidRPr="00B82097" w14:paraId="1430CCE0" w14:textId="77777777" w:rsidTr="00D42DA1">
        <w:tc>
          <w:tcPr>
            <w:tcW w:w="4120" w:type="dxa"/>
            <w:shd w:val="clear" w:color="auto" w:fill="D5DCE4"/>
          </w:tcPr>
          <w:p w14:paraId="208CF9AB" w14:textId="77777777" w:rsidR="00CE4054" w:rsidRPr="0082201C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método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Metodo de Evaluación"/>
            <w:id w:val="-340159626"/>
            <w:placeholder>
              <w:docPart w:val="10DE927541AB4BB1BDA5F5AE53335DDC"/>
            </w:placeholder>
            <w:showingPlcHdr/>
            <w15:color w:val="000080"/>
            <w15:appearance w15:val="tags"/>
            <w:comboBox>
              <w:listItem w:value="Elija un elemento."/>
              <w:listItem w:displayText="Directo Interno" w:value="Directo Interno"/>
              <w:listItem w:displayText="Indirecto" w:value="Indirecto"/>
              <w:listItem w:displayText="Directo Externo" w:value="Directo Extern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5B52D7E2" w14:textId="72E3509E" w:rsidR="00CE4054" w:rsidRPr="00B82097" w:rsidRDefault="00CE4054" w:rsidP="00CE4054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7D6B41E1" w14:textId="77777777" w:rsidTr="00D42DA1">
        <w:tc>
          <w:tcPr>
            <w:tcW w:w="4120" w:type="dxa"/>
            <w:shd w:val="clear" w:color="auto" w:fill="D5DCE4"/>
          </w:tcPr>
          <w:p w14:paraId="2F3063B3" w14:textId="77777777" w:rsidR="00CE4054" w:rsidRPr="0082201C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E6D97F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11EDEEA5" w14:textId="77777777" w:rsidTr="00D42DA1">
        <w:tc>
          <w:tcPr>
            <w:tcW w:w="10349" w:type="dxa"/>
            <w:gridSpan w:val="2"/>
            <w:shd w:val="clear" w:color="auto" w:fill="D5DCE4"/>
          </w:tcPr>
          <w:p w14:paraId="16CB57A4" w14:textId="77777777" w:rsidR="00CE4054" w:rsidRPr="0082201C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Resultados de la calidad de datos</w:t>
            </w:r>
          </w:p>
        </w:tc>
      </w:tr>
      <w:tr w:rsidR="00CE4054" w:rsidRPr="00B82097" w14:paraId="5626DD7F" w14:textId="77777777" w:rsidTr="00D42DA1">
        <w:tc>
          <w:tcPr>
            <w:tcW w:w="10349" w:type="dxa"/>
            <w:gridSpan w:val="2"/>
            <w:shd w:val="clear" w:color="auto" w:fill="D5DCE4"/>
          </w:tcPr>
          <w:p w14:paraId="6FE8EF07" w14:textId="77777777" w:rsidR="00CE4054" w:rsidRPr="0082201C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Cuantitativo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4D7ED623" w14:textId="77777777" w:rsidTr="00D42DA1">
        <w:tc>
          <w:tcPr>
            <w:tcW w:w="4120" w:type="dxa"/>
            <w:shd w:val="clear" w:color="auto" w:fill="D5DCE4"/>
          </w:tcPr>
          <w:p w14:paraId="2C0C3804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Unidad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BCDB3FD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7E33A0F" w14:textId="77777777" w:rsidTr="00D42DA1">
        <w:tc>
          <w:tcPr>
            <w:tcW w:w="4120" w:type="dxa"/>
            <w:shd w:val="clear" w:color="auto" w:fill="D5DCE4"/>
          </w:tcPr>
          <w:p w14:paraId="15E9E5D8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Valor de la unidad </w:t>
            </w:r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49233CE0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4A7B39E7" w14:textId="77777777" w:rsidTr="00D42DA1">
        <w:tc>
          <w:tcPr>
            <w:tcW w:w="10349" w:type="dxa"/>
            <w:gridSpan w:val="2"/>
            <w:shd w:val="clear" w:color="auto" w:fill="D5DCE4"/>
          </w:tcPr>
          <w:p w14:paraId="133745BE" w14:textId="77777777" w:rsidR="00CE4054" w:rsidRPr="0082201C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lastRenderedPageBreak/>
              <w:t>Conformidad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24D26572" w14:textId="77777777" w:rsidTr="00D42DA1">
        <w:tc>
          <w:tcPr>
            <w:tcW w:w="4120" w:type="dxa"/>
            <w:shd w:val="clear" w:color="auto" w:fill="D5DCE4"/>
          </w:tcPr>
          <w:p w14:paraId="74692F60" w14:textId="356783A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Titulo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024B7BA0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7A2ECAD4" w14:textId="77777777" w:rsidTr="00D42DA1">
        <w:tc>
          <w:tcPr>
            <w:tcW w:w="4120" w:type="dxa"/>
            <w:shd w:val="clear" w:color="auto" w:fill="D5DCE4"/>
          </w:tcPr>
          <w:p w14:paraId="368A825C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especificación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AB7D9E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205955A1" w14:textId="77777777" w:rsidTr="00D42DA1">
        <w:tc>
          <w:tcPr>
            <w:tcW w:w="4120" w:type="dxa"/>
            <w:shd w:val="clear" w:color="auto" w:fill="D5DCE4"/>
          </w:tcPr>
          <w:p w14:paraId="70282079" w14:textId="28383E9E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Tipo de fecha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Tipo de Fecha"/>
            <w:id w:val="2052497131"/>
            <w:placeholder>
              <w:docPart w:val="EF551D74EC8343FE81504529953F8F3F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4E72ACBB" w14:textId="5C4F04E7" w:rsidR="00CE4054" w:rsidRPr="00B82097" w:rsidRDefault="00CE4054" w:rsidP="00CE4054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255F05D8" w14:textId="77777777" w:rsidTr="00D42DA1">
        <w:tc>
          <w:tcPr>
            <w:tcW w:w="4120" w:type="dxa"/>
            <w:shd w:val="clear" w:color="auto" w:fill="D5DCE4"/>
          </w:tcPr>
          <w:p w14:paraId="1E36D735" w14:textId="537A9872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Aprobó </w:t>
            </w: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38EADE4D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54DE4FB" w14:textId="77777777" w:rsidTr="00D42DA1">
        <w:tc>
          <w:tcPr>
            <w:tcW w:w="10349" w:type="dxa"/>
            <w:gridSpan w:val="2"/>
            <w:shd w:val="clear" w:color="auto" w:fill="D5DCE4"/>
          </w:tcPr>
          <w:p w14:paraId="496FE917" w14:textId="77777777" w:rsidR="00CE4054" w:rsidRPr="00B82097" w:rsidRDefault="00CE4054" w:rsidP="00CE4054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Descriptivo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CE4054" w:rsidRPr="00B82097" w14:paraId="3FC0F0AD" w14:textId="77777777" w:rsidTr="00D42DA1">
        <w:tc>
          <w:tcPr>
            <w:tcW w:w="4120" w:type="dxa"/>
            <w:shd w:val="clear" w:color="auto" w:fill="D5DCE4"/>
          </w:tcPr>
          <w:p w14:paraId="785651EA" w14:textId="77777777" w:rsidR="00CE4054" w:rsidRPr="00414692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Declaración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  <w:vAlign w:val="center"/>
          </w:tcPr>
          <w:p w14:paraId="22916AF5" w14:textId="77777777" w:rsidR="00CE4054" w:rsidRPr="00B82097" w:rsidRDefault="00CE4054" w:rsidP="00CE4054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</w:t>
            </w:r>
            <w:r>
              <w:rPr>
                <w:rFonts w:ascii="Calibri" w:hAnsi="Calibri" w:cs="Calibri"/>
                <w:color w:val="A6A6A6"/>
                <w:szCs w:val="16"/>
              </w:rPr>
              <w:t xml:space="preserve">Remítase a sesión de linaje al numeral 3.1 de este </w:t>
            </w:r>
            <w:proofErr w:type="gramStart"/>
            <w:r>
              <w:rPr>
                <w:rFonts w:ascii="Calibri" w:hAnsi="Calibri" w:cs="Calibri"/>
                <w:color w:val="A6A6A6"/>
                <w:szCs w:val="16"/>
              </w:rPr>
              <w:t xml:space="preserve">documento 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  <w:proofErr w:type="gramEnd"/>
            <w:r>
              <w:rPr>
                <w:rFonts w:ascii="Calibri" w:hAnsi="Calibri" w:cs="Calibri"/>
                <w:color w:val="A6A6A6"/>
                <w:szCs w:val="16"/>
              </w:rPr>
              <w:t xml:space="preserve"> </w:t>
            </w:r>
          </w:p>
        </w:tc>
      </w:tr>
      <w:tr w:rsidR="00CE4054" w:rsidRPr="00B82097" w14:paraId="49113253" w14:textId="77777777" w:rsidTr="00D42DA1">
        <w:tc>
          <w:tcPr>
            <w:tcW w:w="10349" w:type="dxa"/>
            <w:gridSpan w:val="2"/>
            <w:shd w:val="clear" w:color="auto" w:fill="D5DCE4"/>
          </w:tcPr>
          <w:p w14:paraId="67DDF51C" w14:textId="77777777" w:rsidR="00CE4054" w:rsidRPr="00B82097" w:rsidRDefault="00CE4054" w:rsidP="00CE4054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Cobertura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CE4054" w:rsidRPr="00B82097" w14:paraId="5D99D9A3" w14:textId="77777777" w:rsidTr="00D42DA1">
        <w:tc>
          <w:tcPr>
            <w:tcW w:w="4120" w:type="dxa"/>
            <w:shd w:val="clear" w:color="auto" w:fill="D5DCE4"/>
          </w:tcPr>
          <w:p w14:paraId="33C47D5C" w14:textId="5BF819A3" w:rsidR="00CE4054" w:rsidRPr="00414692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Tipo de representación espacial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1409F8C8" w14:textId="039C40F9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  <w:r>
              <w:rPr>
                <w:rFonts w:ascii="Calibri" w:hAnsi="Calibri" w:cs="Calibri"/>
                <w:b w:val="0"/>
                <w:color w:val="A6A6A6"/>
                <w:szCs w:val="16"/>
              </w:rPr>
              <w:t>Malla</w:t>
            </w:r>
          </w:p>
        </w:tc>
      </w:tr>
      <w:tr w:rsidR="00CE4054" w:rsidRPr="00B82097" w14:paraId="3DFC8A75" w14:textId="77777777" w:rsidTr="00D42DA1">
        <w:tc>
          <w:tcPr>
            <w:tcW w:w="4120" w:type="dxa"/>
            <w:shd w:val="clear" w:color="auto" w:fill="D5DCE4"/>
          </w:tcPr>
          <w:p w14:paraId="723F18E7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Numero de dimensiones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9AB5C30" w14:textId="77777777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</w:p>
        </w:tc>
      </w:tr>
      <w:tr w:rsidR="00CE4054" w:rsidRPr="00B82097" w14:paraId="2766A5CA" w14:textId="77777777" w:rsidTr="00D42DA1">
        <w:tc>
          <w:tcPr>
            <w:tcW w:w="4120" w:type="dxa"/>
            <w:shd w:val="clear" w:color="auto" w:fill="D5DCE4"/>
          </w:tcPr>
          <w:p w14:paraId="1C588F6F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 la dimensión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153140835"/>
            <w:placeholder>
              <w:docPart w:val="7E7DB232744049C380C2B6013FD952D4"/>
            </w:placeholder>
            <w:showingPlcHdr/>
            <w15:color w:val="000080"/>
            <w15:appearance w15:val="tags"/>
            <w:comboBox>
              <w:listItem w:value="Elija un elemento."/>
              <w:listItem w:displayText="Fila" w:value="Fila"/>
              <w:listItem w:displayText="Columna" w:value="Columna"/>
              <w:listItem w:displayText="Vertical" w:value="Vertical"/>
              <w:listItem w:displayText="Trayectoria" w:value="Trayectoria"/>
              <w:listItem w:displayText="Trayectoria Cruce" w:value="Trayectoria Cruce"/>
              <w:listItem w:displayText="Linea" w:value="Linea"/>
              <w:listItem w:displayText="Muestra" w:value="Muestra"/>
              <w:listItem w:displayText="Tiempo" w:value="Tiemp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0C836281" w14:textId="38982C29" w:rsidR="00CE4054" w:rsidRPr="00620464" w:rsidRDefault="00CE4054" w:rsidP="00CE4054">
                <w:pPr>
                  <w:pStyle w:val="Ttulo3"/>
                  <w:spacing w:before="40" w:line="259" w:lineRule="auto"/>
                  <w:jc w:val="left"/>
                  <w:outlineLvl w:val="2"/>
                  <w:rPr>
                    <w:rFonts w:ascii="Calibri" w:hAnsi="Calibri" w:cs="Calibri"/>
                    <w:b w:val="0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436DC8A0" w14:textId="77777777" w:rsidTr="00D42DA1">
        <w:tc>
          <w:tcPr>
            <w:tcW w:w="4120" w:type="dxa"/>
            <w:shd w:val="clear" w:color="auto" w:fill="D5DCE4"/>
          </w:tcPr>
          <w:p w14:paraId="27F2EF55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Tamaño de la dimensión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D44528" w14:textId="77777777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</w:p>
        </w:tc>
      </w:tr>
      <w:tr w:rsidR="00CE4054" w:rsidRPr="00B82097" w14:paraId="31AD19D9" w14:textId="77777777" w:rsidTr="00D42DA1">
        <w:tc>
          <w:tcPr>
            <w:tcW w:w="4120" w:type="dxa"/>
            <w:shd w:val="clear" w:color="auto" w:fill="D5DCE4"/>
          </w:tcPr>
          <w:p w14:paraId="65B68BB2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Geometría de la celdilla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1690828550"/>
            <w:placeholder>
              <w:docPart w:val="9E2919CD32BE4FA5AA757F4C8042E4D1"/>
            </w:placeholder>
            <w:showingPlcHdr/>
            <w15:color w:val="000080"/>
            <w15:appearance w15:val="tags"/>
            <w:comboBox>
              <w:listItem w:value="Elija un elemento."/>
              <w:listItem w:displayText="Punto" w:value="Punto"/>
              <w:listItem w:displayText="Area " w:value="Area "/>
              <w:listItem w:displayText="Voxel" w:value="Voxel"/>
              <w:listItem w:displayText="Estracto" w:value="Estrac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271A293F" w14:textId="5AFD9613" w:rsidR="00CE4054" w:rsidRPr="00620464" w:rsidRDefault="00CE4054" w:rsidP="00CE4054">
                <w:pPr>
                  <w:pStyle w:val="Ttulo3"/>
                  <w:spacing w:before="40" w:line="259" w:lineRule="auto"/>
                  <w:jc w:val="left"/>
                  <w:outlineLvl w:val="2"/>
                  <w:rPr>
                    <w:rFonts w:ascii="Calibri" w:hAnsi="Calibri" w:cs="Calibri"/>
                    <w:b w:val="0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671AFF06" w14:textId="77777777" w:rsidTr="00D42DA1">
        <w:tc>
          <w:tcPr>
            <w:tcW w:w="4120" w:type="dxa"/>
            <w:shd w:val="clear" w:color="auto" w:fill="D5DCE4"/>
          </w:tcPr>
          <w:p w14:paraId="58C56A01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Disponibilidad de parámetros de </w:t>
            </w:r>
            <w:proofErr w:type="gramStart"/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transformación 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28808FD7" w14:textId="77777777" w:rsidR="00CE4054" w:rsidRPr="00B82097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11B673CE" w14:textId="77777777" w:rsidR="00F85456" w:rsidRDefault="00F85456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83"/>
        <w:gridCol w:w="47"/>
        <w:gridCol w:w="6219"/>
      </w:tblGrid>
      <w:tr w:rsidR="00921F94" w:rsidRPr="00B82097" w14:paraId="5C7AA44F" w14:textId="77777777" w:rsidTr="00B860A3">
        <w:tc>
          <w:tcPr>
            <w:tcW w:w="10349" w:type="dxa"/>
            <w:gridSpan w:val="3"/>
            <w:shd w:val="clear" w:color="auto" w:fill="ACB9CA"/>
          </w:tcPr>
          <w:p w14:paraId="1F856B86" w14:textId="77777777" w:rsidR="00921F94" w:rsidRPr="00B82097" w:rsidRDefault="00921F94" w:rsidP="00B860A3">
            <w:pPr>
              <w:numPr>
                <w:ilvl w:val="0"/>
                <w:numId w:val="14"/>
              </w:numPr>
              <w:contextualSpacing/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Información de la Representación E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spacial</w:t>
            </w:r>
          </w:p>
        </w:tc>
      </w:tr>
      <w:tr w:rsidR="00921F94" w:rsidRPr="00B82097" w14:paraId="1FEE9B70" w14:textId="77777777" w:rsidTr="00B860A3">
        <w:tc>
          <w:tcPr>
            <w:tcW w:w="10349" w:type="dxa"/>
            <w:gridSpan w:val="3"/>
            <w:shd w:val="clear" w:color="auto" w:fill="D5DCE4"/>
          </w:tcPr>
          <w:p w14:paraId="67FE401E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Representación espacial de datos </w:t>
            </w:r>
            <w:proofErr w:type="spellStart"/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>Raster</w:t>
            </w:r>
            <w:proofErr w:type="spellEnd"/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- Tipo malla </w:t>
            </w:r>
            <w:r w:rsidRPr="00921F94">
              <w:rPr>
                <w:rFonts w:ascii="Calibri Light" w:eastAsia="Times New Roman" w:hAnsi="Calibri Light" w:cs="Times New Roman"/>
                <w:color w:val="00B0F0"/>
                <w:szCs w:val="26"/>
              </w:rPr>
              <w:t>(C)</w:t>
            </w:r>
          </w:p>
        </w:tc>
      </w:tr>
      <w:tr w:rsidR="00921F94" w:rsidRPr="00B82097" w14:paraId="13AC2698" w14:textId="77777777" w:rsidTr="00B860A3">
        <w:tc>
          <w:tcPr>
            <w:tcW w:w="4083" w:type="dxa"/>
            <w:shd w:val="clear" w:color="auto" w:fill="D9E2F3"/>
          </w:tcPr>
          <w:p w14:paraId="1FCDD7AE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Número de dimensiones.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36D7E655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6B558843" w14:textId="77777777" w:rsidTr="00B860A3">
        <w:tc>
          <w:tcPr>
            <w:tcW w:w="4083" w:type="dxa"/>
            <w:shd w:val="clear" w:color="auto" w:fill="D9E2F3"/>
            <w:vAlign w:val="center"/>
          </w:tcPr>
          <w:p w14:paraId="4E515548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Nombre del eje.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sdt>
          <w:sdtPr>
            <w:alias w:val="⇩"/>
            <w:tag w:val="Tipo de Fecha"/>
            <w:id w:val="868337930"/>
            <w:placeholder>
              <w:docPart w:val="453FBBE62F774183B273596F25235859"/>
            </w:placeholder>
            <w:showingPlcHdr/>
            <w15:color w:val="000080"/>
            <w15:appearance w15:val="tags"/>
            <w:comboBox>
              <w:listItem w:value="Elija un elemento."/>
              <w:listItem w:displayText="Fila" w:value="Fila"/>
              <w:listItem w:displayText="Columna" w:value="Columna"/>
              <w:listItem w:displayText="Vertical" w:value="Vertical"/>
              <w:listItem w:displayText="Trayectoria" w:value="Trayectoria"/>
              <w:listItem w:displayText="Trayectoria Cruce" w:value="Trayectoria Cruce"/>
              <w:listItem w:displayText="Linea" w:value="Linea"/>
              <w:listItem w:displayText="Muestra" w:value="Muestra"/>
              <w:listItem w:displayText="Tiempo" w:value="Tiemp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66" w:type="dxa"/>
                <w:gridSpan w:val="2"/>
                <w:shd w:val="clear" w:color="auto" w:fill="auto"/>
              </w:tcPr>
              <w:p w14:paraId="2141909D" w14:textId="74044081" w:rsidR="00921F94" w:rsidRPr="00B82097" w:rsidRDefault="00CE4054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2E16E214" w14:textId="77777777" w:rsidTr="00B860A3">
        <w:tc>
          <w:tcPr>
            <w:tcW w:w="4083" w:type="dxa"/>
            <w:shd w:val="clear" w:color="auto" w:fill="D9E2F3"/>
          </w:tcPr>
          <w:p w14:paraId="4B595924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.1.3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Tamaño de la dimensión.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3DBD9C03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15587A68" w14:textId="77777777" w:rsidTr="00B860A3">
        <w:tc>
          <w:tcPr>
            <w:tcW w:w="4083" w:type="dxa"/>
            <w:shd w:val="clear" w:color="auto" w:fill="D9E2F3"/>
          </w:tcPr>
          <w:p w14:paraId="3EEBDB94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.1.4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Geometría de la celdilla.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sdt>
          <w:sdtPr>
            <w:alias w:val="⇩"/>
            <w:tag w:val="Tipo de Fecha"/>
            <w:id w:val="-1635481003"/>
            <w:placeholder>
              <w:docPart w:val="9253C82E399D441A877DA499991A2521"/>
            </w:placeholder>
            <w:showingPlcHdr/>
            <w15:color w:val="000080"/>
            <w15:appearance w15:val="tags"/>
            <w:comboBox>
              <w:listItem w:value="Elija un elemento."/>
              <w:listItem w:displayText="Punto" w:value="Punto"/>
              <w:listItem w:displayText="Area " w:value="Area "/>
              <w:listItem w:displayText="Voxel" w:value="Voxel"/>
              <w:listItem w:displayText="Estracto" w:value="Estrac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66" w:type="dxa"/>
                <w:gridSpan w:val="2"/>
                <w:shd w:val="clear" w:color="auto" w:fill="auto"/>
              </w:tcPr>
              <w:p w14:paraId="79538D16" w14:textId="20D0B82D" w:rsidR="00921F94" w:rsidRPr="00B82097" w:rsidRDefault="00CE4054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1C86326C" w14:textId="77777777" w:rsidTr="00B860A3">
        <w:tc>
          <w:tcPr>
            <w:tcW w:w="4083" w:type="dxa"/>
            <w:shd w:val="clear" w:color="auto" w:fill="D9E2F3"/>
          </w:tcPr>
          <w:p w14:paraId="7E5CB388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Disponibilidad de parámetros de transformación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45605ABF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05C404EC" w14:textId="77777777" w:rsidTr="00B860A3">
        <w:tc>
          <w:tcPr>
            <w:tcW w:w="10349" w:type="dxa"/>
            <w:gridSpan w:val="3"/>
            <w:shd w:val="clear" w:color="auto" w:fill="D5DCE4"/>
          </w:tcPr>
          <w:p w14:paraId="63491553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proofErr w:type="spellStart"/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Georrectificado</w:t>
            </w:r>
            <w:proofErr w:type="spellEnd"/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.</w:t>
            </w:r>
            <w:r w:rsidRPr="00921F94">
              <w:rPr>
                <w:rFonts w:ascii="Calibri Light" w:eastAsia="Times New Roman" w:hAnsi="Calibri Light" w:cs="Times New Roman"/>
                <w:color w:val="00B0F0"/>
                <w:szCs w:val="26"/>
              </w:rPr>
              <w:t xml:space="preserve"> </w:t>
            </w:r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921F94" w:rsidRPr="00B82097" w14:paraId="0F15A8B9" w14:textId="77777777" w:rsidTr="00B860A3">
        <w:tc>
          <w:tcPr>
            <w:tcW w:w="4130" w:type="dxa"/>
            <w:gridSpan w:val="2"/>
            <w:shd w:val="clear" w:color="auto" w:fill="D9E2F3"/>
          </w:tcPr>
          <w:p w14:paraId="4BFD7733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55D2B279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42E5107E" w14:textId="77777777" w:rsidTr="00B860A3">
        <w:tc>
          <w:tcPr>
            <w:tcW w:w="4130" w:type="dxa"/>
            <w:gridSpan w:val="2"/>
            <w:shd w:val="clear" w:color="auto" w:fill="D9E2F3"/>
          </w:tcPr>
          <w:p w14:paraId="4CF66FBD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Descripción de puntos de control </w:t>
            </w:r>
            <w:r w:rsidRPr="00FB1795">
              <w:rPr>
                <w:rFonts w:ascii="Calibri Light" w:eastAsia="Times New Roman" w:hAnsi="Calibri Light" w:cs="Times New Roman"/>
                <w:color w:val="00B0F0"/>
                <w:szCs w:val="16"/>
              </w:rPr>
              <w:t>(</w:t>
            </w:r>
            <w:proofErr w:type="gramStart"/>
            <w:r w:rsidRPr="00FB1795">
              <w:rPr>
                <w:rFonts w:ascii="Calibri Light" w:eastAsia="Times New Roman" w:hAnsi="Calibri Light" w:cs="Times New Roman"/>
                <w:color w:val="00B0F0"/>
                <w:szCs w:val="16"/>
              </w:rPr>
              <w:t>C )</w:t>
            </w:r>
            <w:proofErr w:type="gramEnd"/>
          </w:p>
        </w:tc>
        <w:tc>
          <w:tcPr>
            <w:tcW w:w="6219" w:type="dxa"/>
            <w:shd w:val="clear" w:color="auto" w:fill="auto"/>
          </w:tcPr>
          <w:p w14:paraId="252977C9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2ECB3F31" w14:textId="77777777" w:rsidTr="00B860A3">
        <w:tc>
          <w:tcPr>
            <w:tcW w:w="4130" w:type="dxa"/>
            <w:gridSpan w:val="2"/>
            <w:shd w:val="clear" w:color="auto" w:fill="D9E2F3"/>
          </w:tcPr>
          <w:p w14:paraId="68B68DA2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Descripción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Codigo Función en Linea"/>
            <w:id w:val="-1995939774"/>
            <w:placeholder>
              <w:docPart w:val="15EAE014FA074EAA92CE5AC7AA1DA3F5"/>
            </w:placeholder>
            <w:showingPlcHdr/>
            <w15:color w:val="000080"/>
            <w15:appearance w15:val="tags"/>
            <w:comboBox>
              <w:listItem w:value="Elija un elemento."/>
              <w:listItem w:displayText="Centro" w:value="Centro"/>
              <w:listItem w:displayText="Inferior Izquierda" w:value="Inferior Izquierda"/>
              <w:listItem w:displayText="Inferior Derecha" w:value="Inferior Derecha"/>
              <w:listItem w:displayText="Superior Izquierda" w:value="Superior Izquierda"/>
              <w:listItem w:displayText="Superior Derecha" w:value="Superior Derecha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19" w:type="dxa"/>
                <w:shd w:val="clear" w:color="auto" w:fill="auto"/>
              </w:tcPr>
              <w:p w14:paraId="3E647437" w14:textId="13997EFC" w:rsidR="00921F94" w:rsidRPr="00B82097" w:rsidRDefault="00B02149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3C9F2BD6" w14:textId="77777777" w:rsidTr="00B860A3">
        <w:tc>
          <w:tcPr>
            <w:tcW w:w="10349" w:type="dxa"/>
            <w:gridSpan w:val="3"/>
            <w:shd w:val="clear" w:color="auto" w:fill="D9E2F3"/>
          </w:tcPr>
          <w:p w14:paraId="46441324" w14:textId="77777777" w:rsidR="00921F94" w:rsidRPr="00FB1795" w:rsidRDefault="00921F94" w:rsidP="00921F94">
            <w:pPr>
              <w:pStyle w:val="Prrafodelista"/>
              <w:numPr>
                <w:ilvl w:val="1"/>
                <w:numId w:val="16"/>
              </w:numPr>
              <w:jc w:val="center"/>
              <w:rPr>
                <w:rFonts w:ascii="Calibri" w:hAnsi="Calibri" w:cs="Calibri"/>
                <w:color w:val="0070C0"/>
                <w:szCs w:val="16"/>
              </w:rPr>
            </w:pPr>
            <w:proofErr w:type="spellStart"/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Georreferenciable</w:t>
            </w:r>
            <w:proofErr w:type="spellEnd"/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921F94" w:rsidRPr="00B82097" w14:paraId="24265136" w14:textId="77777777" w:rsidTr="00B860A3">
        <w:tc>
          <w:tcPr>
            <w:tcW w:w="4130" w:type="dxa"/>
            <w:gridSpan w:val="2"/>
            <w:shd w:val="clear" w:color="auto" w:fill="D9E2F3"/>
          </w:tcPr>
          <w:p w14:paraId="41618FD4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56D77EBF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  <w:tr w:rsidR="00921F94" w:rsidRPr="00B82097" w14:paraId="58AAF878" w14:textId="77777777" w:rsidTr="00B860A3">
        <w:tc>
          <w:tcPr>
            <w:tcW w:w="4130" w:type="dxa"/>
            <w:gridSpan w:val="2"/>
            <w:shd w:val="clear" w:color="auto" w:fill="D9E2F3"/>
          </w:tcPr>
          <w:p w14:paraId="6D0646B4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parámetros de transformación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24D3492D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  <w:tr w:rsidR="00921F94" w:rsidRPr="00B82097" w14:paraId="3ED0CA2F" w14:textId="77777777" w:rsidTr="00B860A3">
        <w:tc>
          <w:tcPr>
            <w:tcW w:w="4130" w:type="dxa"/>
            <w:gridSpan w:val="2"/>
            <w:shd w:val="clear" w:color="auto" w:fill="D9E2F3"/>
          </w:tcPr>
          <w:p w14:paraId="320B0B7B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Parámetros de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>georreferenciaciòn</w:t>
            </w:r>
            <w:proofErr w:type="spellEnd"/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 </w:t>
            </w: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19" w:type="dxa"/>
            <w:shd w:val="clear" w:color="auto" w:fill="auto"/>
          </w:tcPr>
          <w:p w14:paraId="6CC43922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</w:tbl>
    <w:p w14:paraId="6AE9383A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921F94" w:rsidRPr="00B82097" w14:paraId="0D04EA2F" w14:textId="77777777" w:rsidTr="00B860A3">
        <w:tc>
          <w:tcPr>
            <w:tcW w:w="10349" w:type="dxa"/>
            <w:gridSpan w:val="2"/>
            <w:shd w:val="clear" w:color="auto" w:fill="ACB9CA"/>
          </w:tcPr>
          <w:p w14:paraId="101EEA08" w14:textId="77777777" w:rsidR="00921F94" w:rsidRPr="00B82097" w:rsidRDefault="00921F94" w:rsidP="00B860A3">
            <w:pPr>
              <w:keepNext/>
              <w:keepLines/>
              <w:numPr>
                <w:ilvl w:val="0"/>
                <w:numId w:val="16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lastRenderedPageBreak/>
              <w:t xml:space="preserve">Información 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Sistema de Referencia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921F94" w:rsidRPr="00B82097" w14:paraId="4FF74932" w14:textId="77777777" w:rsidTr="00B860A3">
        <w:tc>
          <w:tcPr>
            <w:tcW w:w="10349" w:type="dxa"/>
            <w:gridSpan w:val="2"/>
            <w:shd w:val="clear" w:color="auto" w:fill="D5DCE4"/>
          </w:tcPr>
          <w:p w14:paraId="1098C62C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Identificador del Sistema de Referencia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921F94" w:rsidRPr="00B82097" w14:paraId="23C1557D" w14:textId="77777777" w:rsidTr="00B860A3">
        <w:tc>
          <w:tcPr>
            <w:tcW w:w="4120" w:type="dxa"/>
            <w:shd w:val="clear" w:color="auto" w:fill="D5DCE4"/>
          </w:tcPr>
          <w:p w14:paraId="5CBFDA61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1.1.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</w:r>
            <w:proofErr w:type="gramStart"/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Código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</w:t>
            </w:r>
            <w:proofErr w:type="gramEnd"/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4729A590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32FB2535" w14:textId="77777777" w:rsidTr="00B860A3">
        <w:tc>
          <w:tcPr>
            <w:tcW w:w="4120" w:type="dxa"/>
            <w:shd w:val="clear" w:color="auto" w:fill="D5DCE4"/>
          </w:tcPr>
          <w:p w14:paraId="4AF95D86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.1.2.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Espacio de códigos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B85B199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44D32F21" w14:textId="77777777" w:rsidTr="00B860A3">
        <w:tc>
          <w:tcPr>
            <w:tcW w:w="4120" w:type="dxa"/>
            <w:shd w:val="clear" w:color="auto" w:fill="D5DCE4"/>
          </w:tcPr>
          <w:p w14:paraId="67CF27EF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.1.3.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Descripción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13BF92F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74C3E186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B82097" w:rsidRPr="00B82097" w14:paraId="0533E98B" w14:textId="77777777" w:rsidTr="00012355">
        <w:tc>
          <w:tcPr>
            <w:tcW w:w="10349" w:type="dxa"/>
            <w:gridSpan w:val="2"/>
            <w:shd w:val="clear" w:color="auto" w:fill="ACB9CA"/>
          </w:tcPr>
          <w:p w14:paraId="19AFB809" w14:textId="77777777" w:rsidR="00B82097" w:rsidRPr="00B82097" w:rsidRDefault="00B82097" w:rsidP="00921F94">
            <w:pPr>
              <w:keepNext/>
              <w:keepLines/>
              <w:numPr>
                <w:ilvl w:val="0"/>
                <w:numId w:val="16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Información de Contenido </w:t>
            </w:r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82097" w:rsidRPr="00B82097" w14:paraId="328FA2D8" w14:textId="77777777" w:rsidTr="00012355">
        <w:tc>
          <w:tcPr>
            <w:tcW w:w="10349" w:type="dxa"/>
            <w:gridSpan w:val="2"/>
            <w:shd w:val="clear" w:color="auto" w:fill="D5DCE4"/>
          </w:tcPr>
          <w:p w14:paraId="33933CC8" w14:textId="77777777" w:rsidR="00B82097" w:rsidRPr="00921F94" w:rsidRDefault="004777E5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Descripción de la cobertura</w:t>
            </w:r>
            <w:r w:rsidR="00A8382B"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A8382B" w:rsidRPr="00921F94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5CC5B7D7" w14:textId="77777777" w:rsidTr="00012355">
        <w:tc>
          <w:tcPr>
            <w:tcW w:w="4120" w:type="dxa"/>
            <w:shd w:val="clear" w:color="auto" w:fill="D5DCE4"/>
          </w:tcPr>
          <w:p w14:paraId="4B66F84F" w14:textId="3441CEDF" w:rsidR="00B82097" w:rsidRPr="00B82097" w:rsidRDefault="00921F94" w:rsidP="00A8382B">
            <w:p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7</w:t>
            </w:r>
            <w:r w:rsidR="00A8382B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.1.1. Descripción del </w:t>
            </w:r>
            <w:r w:rsidR="00EB258F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atributo </w:t>
            </w:r>
            <w:r w:rsidR="00EB258F" w:rsidRPr="00B82097">
              <w:rPr>
                <w:rFonts w:ascii="Calibri Light" w:eastAsia="Times New Roman" w:hAnsi="Calibri Light" w:cs="Times New Roman"/>
                <w:color w:val="auto"/>
                <w:szCs w:val="18"/>
                <w:lang w:eastAsia="es-CO"/>
              </w:rPr>
              <w:t>(</w:t>
            </w:r>
            <w:r w:rsidR="00B82097"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O) </w:t>
            </w:r>
          </w:p>
        </w:tc>
        <w:tc>
          <w:tcPr>
            <w:tcW w:w="6229" w:type="dxa"/>
            <w:shd w:val="clear" w:color="auto" w:fill="auto"/>
          </w:tcPr>
          <w:p w14:paraId="4850BF3F" w14:textId="77777777" w:rsidR="00B82097" w:rsidRPr="00B82097" w:rsidRDefault="00B82097" w:rsidP="00012355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A8382B" w:rsidRPr="00B82097" w14:paraId="05341D28" w14:textId="77777777" w:rsidTr="00D42DA1">
        <w:tc>
          <w:tcPr>
            <w:tcW w:w="10349" w:type="dxa"/>
            <w:gridSpan w:val="2"/>
            <w:shd w:val="clear" w:color="auto" w:fill="D5DCE4"/>
          </w:tcPr>
          <w:p w14:paraId="282A98C9" w14:textId="77777777" w:rsidR="00A8382B" w:rsidRPr="00A8382B" w:rsidRDefault="00A8382B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A8382B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Descripción de la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imagen </w:t>
            </w:r>
            <w:r w:rsidRPr="00A8382B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EB258F" w:rsidRPr="00B82097" w14:paraId="684BAA91" w14:textId="77777777" w:rsidTr="00012355">
        <w:tc>
          <w:tcPr>
            <w:tcW w:w="4120" w:type="dxa"/>
            <w:shd w:val="clear" w:color="auto" w:fill="D5DCE4"/>
          </w:tcPr>
          <w:p w14:paraId="3B4F3B9B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Condición de la imagen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2005084566"/>
            <w:placeholder>
              <w:docPart w:val="79D2D01290914C9BAAEC8BD42A5A0429"/>
            </w:placeholder>
            <w:showingPlcHdr/>
            <w15:color w:val="000080"/>
            <w15:appearance w15:val="tags"/>
            <w:comboBox>
              <w:listItem w:value="Elija un elemento."/>
              <w:listItem w:displayText="Imagen Borrosa" w:value="Imagen Borrosa"/>
              <w:listItem w:displayText="Nube" w:value="Nube"/>
              <w:listItem w:displayText="Oblicuidad Degradante" w:value="Oblicuidad Degradante"/>
              <w:listItem w:displayText="Niebla" w:value="Niebla"/>
              <w:listItem w:displayText="Humo pesado o polvo" w:value="Humo pesado o polvo"/>
              <w:listItem w:displayText="Noche" w:value="Noche"/>
              <w:listItem w:displayText="Lluvia" w:value="Lluvia"/>
              <w:listItem w:displayText="Semioscuridad" w:value="Semioscuridad"/>
              <w:listItem w:displayText="Sombra" w:value="Sombra"/>
              <w:listItem w:displayText="Nieve" w:value="Nieve"/>
              <w:listItem w:displayText="Terreno Oculto" w:value="Terreno Ocul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69AE8C5D" w14:textId="0FE03901" w:rsidR="00EB258F" w:rsidRPr="00B82097" w:rsidRDefault="00EB258F" w:rsidP="00EB258F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EB258F" w:rsidRPr="00B82097" w14:paraId="5599251B" w14:textId="77777777" w:rsidTr="00012355">
        <w:tc>
          <w:tcPr>
            <w:tcW w:w="4120" w:type="dxa"/>
            <w:shd w:val="clear" w:color="auto" w:fill="D5DCE4"/>
          </w:tcPr>
          <w:p w14:paraId="39DB7443" w14:textId="5DF752DA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A8382B">
              <w:rPr>
                <w:rFonts w:ascii="Calibri Light" w:eastAsia="Times New Roman" w:hAnsi="Calibri Light" w:cs="Calibri"/>
                <w:color w:val="auto"/>
                <w:szCs w:val="16"/>
              </w:rPr>
              <w:t>Porcentaje cubierto por nubes 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33080449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EB258F" w:rsidRPr="00B82097" w14:paraId="1941BF11" w14:textId="77777777" w:rsidTr="00012355">
        <w:tc>
          <w:tcPr>
            <w:tcW w:w="4120" w:type="dxa"/>
            <w:shd w:val="clear" w:color="auto" w:fill="D5DCE4"/>
          </w:tcPr>
          <w:p w14:paraId="6F316CAD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Indicador de triangulación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562309F4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EB258F" w:rsidRPr="00B82097" w14:paraId="39EFEB2E" w14:textId="77777777" w:rsidTr="00012355">
        <w:tc>
          <w:tcPr>
            <w:tcW w:w="4120" w:type="dxa"/>
            <w:shd w:val="clear" w:color="auto" w:fill="D5DCE4"/>
          </w:tcPr>
          <w:p w14:paraId="0A4BB876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Disponibilidad de datos de calibración radiométrica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5F02CB5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441E0BDE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pPr w:leftFromText="141" w:rightFromText="141" w:vertAnchor="text" w:horzAnchor="margin" w:tblpY="8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B1795" w:rsidRPr="00B82097" w14:paraId="31943B63" w14:textId="77777777" w:rsidTr="00D42DA1">
        <w:tc>
          <w:tcPr>
            <w:tcW w:w="10349" w:type="dxa"/>
            <w:gridSpan w:val="2"/>
            <w:shd w:val="clear" w:color="auto" w:fill="ACB9CA"/>
          </w:tcPr>
          <w:p w14:paraId="4FBA1A6A" w14:textId="77777777" w:rsidR="00FB1795" w:rsidRPr="00FB1795" w:rsidRDefault="00FB1795" w:rsidP="00921F94">
            <w:pPr>
              <w:pStyle w:val="Prrafodelista"/>
              <w:numPr>
                <w:ilvl w:val="0"/>
                <w:numId w:val="16"/>
              </w:numPr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Distribución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FB1795" w:rsidRPr="00B82097" w14:paraId="6EA79EBA" w14:textId="77777777" w:rsidTr="00D42DA1">
        <w:tc>
          <w:tcPr>
            <w:tcW w:w="10349" w:type="dxa"/>
            <w:gridSpan w:val="2"/>
            <w:shd w:val="clear" w:color="auto" w:fill="D5DCE4"/>
          </w:tcPr>
          <w:p w14:paraId="1EB70781" w14:textId="77777777" w:rsidR="00FB1795" w:rsidRPr="00B82097" w:rsidRDefault="00921F94" w:rsidP="00FB179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8</w:t>
            </w:r>
            <w:r w:rsidR="00FB1795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.1. </w:t>
            </w:r>
            <w:r w:rsidR="00FB1795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Descripción </w:t>
            </w:r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(</w:t>
            </w:r>
            <w:proofErr w:type="spellStart"/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Op</w:t>
            </w:r>
            <w:proofErr w:type="spellEnd"/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)</w:t>
            </w:r>
          </w:p>
        </w:tc>
      </w:tr>
      <w:tr w:rsidR="00FB1795" w:rsidRPr="00B82097" w14:paraId="09E656B7" w14:textId="77777777" w:rsidTr="00D42DA1">
        <w:tc>
          <w:tcPr>
            <w:tcW w:w="10349" w:type="dxa"/>
            <w:gridSpan w:val="2"/>
            <w:shd w:val="clear" w:color="auto" w:fill="auto"/>
          </w:tcPr>
          <w:p w14:paraId="2F812E9F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6DD84D97" w14:textId="77777777" w:rsidTr="00D42DA1">
        <w:tc>
          <w:tcPr>
            <w:tcW w:w="10349" w:type="dxa"/>
            <w:gridSpan w:val="2"/>
            <w:shd w:val="clear" w:color="auto" w:fill="ACB9CA"/>
          </w:tcPr>
          <w:p w14:paraId="649972DC" w14:textId="77777777" w:rsidR="00FB1795" w:rsidRPr="00921F94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Formato de Distribución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FB1795" w:rsidRPr="00B82097" w14:paraId="60C24EAA" w14:textId="77777777" w:rsidTr="00D42DA1">
        <w:tc>
          <w:tcPr>
            <w:tcW w:w="4120" w:type="dxa"/>
            <w:shd w:val="clear" w:color="auto" w:fill="D5DCE4"/>
          </w:tcPr>
          <w:p w14:paraId="1E259ABC" w14:textId="77777777" w:rsidR="00FB1795" w:rsidRPr="00FB1795" w:rsidRDefault="00FB1795" w:rsidP="00921F94">
            <w:pPr>
              <w:pStyle w:val="Prrafodelista"/>
              <w:numPr>
                <w:ilvl w:val="2"/>
                <w:numId w:val="17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FB1795">
              <w:rPr>
                <w:rFonts w:ascii="Calibri" w:eastAsia="Times New Roman" w:hAnsi="Calibri" w:cs="Calibri"/>
                <w:color w:val="auto"/>
                <w:szCs w:val="16"/>
              </w:rPr>
              <w:t xml:space="preserve">Titulo </w:t>
            </w:r>
            <w:r w:rsidRPr="00FB1795">
              <w:rPr>
                <w:rFonts w:ascii="Calibri Light" w:eastAsia="Times New Roman" w:hAnsi="Calibri Light" w:cs="Times New Roman"/>
                <w:color w:val="FF0000"/>
                <w:sz w:val="24"/>
                <w:szCs w:val="24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3ADE1F6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4B0AB044" w14:textId="77777777" w:rsidTr="00D42DA1">
        <w:tc>
          <w:tcPr>
            <w:tcW w:w="10349" w:type="dxa"/>
            <w:gridSpan w:val="2"/>
            <w:shd w:val="clear" w:color="auto" w:fill="ACB9CA"/>
          </w:tcPr>
          <w:p w14:paraId="1950C7B8" w14:textId="77777777" w:rsidR="00FB1795" w:rsidRPr="00FB1795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Opciones de Transferencia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)</w:t>
            </w:r>
          </w:p>
        </w:tc>
      </w:tr>
      <w:tr w:rsidR="00FB1795" w:rsidRPr="002B63E8" w14:paraId="7F9D8617" w14:textId="77777777" w:rsidTr="00D42DA1">
        <w:tc>
          <w:tcPr>
            <w:tcW w:w="4120" w:type="dxa"/>
            <w:shd w:val="clear" w:color="auto" w:fill="D5DCE4"/>
          </w:tcPr>
          <w:p w14:paraId="7418F30C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Enlace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C310519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2B63E8" w14:paraId="72E3C335" w14:textId="77777777" w:rsidTr="00D42DA1">
        <w:tc>
          <w:tcPr>
            <w:tcW w:w="4120" w:type="dxa"/>
            <w:shd w:val="clear" w:color="auto" w:fill="D5DCE4"/>
          </w:tcPr>
          <w:p w14:paraId="592E23DA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Función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-2115439311"/>
            <w:placeholder>
              <w:docPart w:val="6C9C8C1E54654F8098D9FC93E9AE8CBB"/>
            </w:placeholder>
            <w:showingPlcHdr/>
            <w15:color w:val="000080"/>
            <w15:appearance w15:val="tags"/>
            <w:comboBox>
              <w:listItem w:value="Elija un elemento."/>
              <w:listItem w:displayText="Descarga" w:value="Descarga"/>
              <w:listItem w:displayText="Información" w:value="Información"/>
              <w:listItem w:displayText="Navegación" w:value="Navegación"/>
              <w:listItem w:displayText="Acceso fuera de línea" w:value="Acceso fuera de línea"/>
              <w:listItem w:displayText="Pedido" w:value="Pedido"/>
              <w:listItem w:displayText="Búsqueda" w:value="Búsqueda"/>
              <w:listItem w:displayText="Metadatos completos" w:value="Metadatos completos"/>
              <w:listItem w:displayText="Gráfico" w:value="Gráfico"/>
              <w:listItem w:displayText="Cargar" w:value="Cargar"/>
              <w:listItem w:displayText="Servicio de correo electrónico" w:value="Servicio de correo electrónico"/>
              <w:listItem w:displayText="Acceso al fichero" w:value="Acceso al ficher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5A225A01" w14:textId="5B948554" w:rsidR="00FB1795" w:rsidRPr="00B82097" w:rsidRDefault="00B02149" w:rsidP="00D42DA1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26C4C935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6667C0F5" w14:textId="77777777" w:rsidR="00FB1795" w:rsidRDefault="00FB1795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35625484" w14:textId="77777777" w:rsidR="00620464" w:rsidRDefault="0062046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185119CE" w14:textId="77777777" w:rsidR="00620464" w:rsidRDefault="00620464">
      <w:pPr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  <w:r>
        <w:rPr>
          <w:rFonts w:ascii="Calibri" w:eastAsia="Calibri" w:hAnsi="Calibri" w:cs="Times New Roman"/>
          <w:color w:val="auto"/>
          <w:sz w:val="22"/>
          <w:lang w:val="es-CO" w:eastAsia="en-US"/>
        </w:rPr>
        <w:br w:type="page"/>
      </w:r>
    </w:p>
    <w:p w14:paraId="7A57C31B" w14:textId="77777777" w:rsidR="001564E3" w:rsidRPr="00DB4C99" w:rsidRDefault="00FB1795" w:rsidP="00620464">
      <w:pPr>
        <w:spacing w:after="160" w:line="259" w:lineRule="auto"/>
        <w:jc w:val="left"/>
        <w:rPr>
          <w:lang w:val="es-ES_tradnl"/>
        </w:rPr>
      </w:pPr>
      <w:r>
        <w:rPr>
          <w:rFonts w:ascii="Calibri" w:eastAsia="Calibri" w:hAnsi="Calibri" w:cs="Times New Roman"/>
          <w:noProof/>
          <w:color w:val="auto"/>
          <w:sz w:val="22"/>
          <w:lang w:val="en-US" w:eastAsia="en-US"/>
        </w:rPr>
        <w:lastRenderedPageBreak/>
        <w:drawing>
          <wp:anchor distT="0" distB="0" distL="114300" distR="114300" simplePos="0" relativeHeight="251685888" behindDoc="0" locked="0" layoutInCell="1" allowOverlap="1" wp14:anchorId="77E0746B" wp14:editId="78DF24C1">
            <wp:simplePos x="0" y="0"/>
            <wp:positionH relativeFrom="page">
              <wp:posOffset>-101719</wp:posOffset>
            </wp:positionH>
            <wp:positionV relativeFrom="paragraph">
              <wp:posOffset>-957532</wp:posOffset>
            </wp:positionV>
            <wp:extent cx="8314067" cy="10757140"/>
            <wp:effectExtent l="19050" t="0" r="0" b="0"/>
            <wp:wrapNone/>
            <wp:docPr id="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4067" cy="107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564E3" w:rsidRPr="00DB4C99" w:rsidSect="008D72BE">
      <w:pgSz w:w="12240" w:h="15840" w:code="1"/>
      <w:pgMar w:top="1440" w:right="1077" w:bottom="1440" w:left="10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FDD9E" w14:textId="77777777" w:rsidR="00D7347F" w:rsidRDefault="00D7347F" w:rsidP="006B6475">
      <w:pPr>
        <w:spacing w:after="0" w:line="240" w:lineRule="auto"/>
      </w:pPr>
      <w:r>
        <w:separator/>
      </w:r>
    </w:p>
  </w:endnote>
  <w:endnote w:type="continuationSeparator" w:id="0">
    <w:p w14:paraId="1D010025" w14:textId="77777777" w:rsidR="00D7347F" w:rsidRDefault="00D7347F" w:rsidP="006B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3709D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041179" w14:textId="77777777" w:rsidR="00D42DA1" w:rsidRDefault="00D42DA1" w:rsidP="00DB4C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E7BDF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33DFC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8731198" w14:textId="77777777" w:rsidR="00D42DA1" w:rsidRDefault="00D42DA1" w:rsidP="00DB4C99">
    <w:pPr>
      <w:ind w:right="360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357019C1" wp14:editId="2898C586">
          <wp:simplePos x="0" y="0"/>
          <wp:positionH relativeFrom="column">
            <wp:posOffset>2165350</wp:posOffset>
          </wp:positionH>
          <wp:positionV relativeFrom="paragraph">
            <wp:posOffset>93345</wp:posOffset>
          </wp:positionV>
          <wp:extent cx="2068830" cy="1841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edes-social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830" cy="184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10724" w:type="dxa"/>
      <w:tblLook w:val="04A0" w:firstRow="1" w:lastRow="0" w:firstColumn="1" w:lastColumn="0" w:noHBand="0" w:noVBand="1"/>
    </w:tblPr>
    <w:tblGrid>
      <w:gridCol w:w="7487"/>
      <w:gridCol w:w="3237"/>
    </w:tblGrid>
    <w:tr w:rsidR="00D42DA1" w:rsidRPr="002C3386" w14:paraId="50F78F4D" w14:textId="77777777" w:rsidTr="00242AA7">
      <w:trPr>
        <w:trHeight w:val="294"/>
      </w:trPr>
      <w:tc>
        <w:tcPr>
          <w:tcW w:w="7487" w:type="dxa"/>
          <w:vAlign w:val="center"/>
        </w:tcPr>
        <w:p w14:paraId="7176F086" w14:textId="77777777" w:rsidR="00D42DA1" w:rsidRPr="00AE0282" w:rsidRDefault="00D42DA1" w:rsidP="002C3386">
          <w:pPr>
            <w:pStyle w:val="Encabezado"/>
            <w:rPr>
              <w:color w:val="FFFFFF" w:themeColor="background1"/>
              <w:lang w:val="it-IT"/>
            </w:rPr>
          </w:pPr>
        </w:p>
      </w:tc>
      <w:tc>
        <w:tcPr>
          <w:tcW w:w="3237" w:type="dxa"/>
          <w:shd w:val="clear" w:color="auto" w:fill="auto"/>
          <w:vAlign w:val="center"/>
        </w:tcPr>
        <w:p w14:paraId="7AF62BB4" w14:textId="77777777" w:rsidR="00D42DA1" w:rsidRPr="002C3386" w:rsidRDefault="00D42DA1" w:rsidP="002C3386">
          <w:pPr>
            <w:pStyle w:val="Encabezado"/>
            <w:spacing w:after="40"/>
            <w:jc w:val="right"/>
            <w:rPr>
              <w:b/>
              <w:color w:val="0070C0"/>
            </w:rPr>
          </w:pPr>
        </w:p>
      </w:tc>
    </w:tr>
  </w:tbl>
  <w:p w14:paraId="44416101" w14:textId="77777777" w:rsidR="00D42DA1" w:rsidRDefault="00D42DA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18752" w14:textId="77777777" w:rsidR="00D42DA1" w:rsidRDefault="00D42DA1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07DE794E" wp14:editId="7CE04DB8">
          <wp:simplePos x="0" y="0"/>
          <wp:positionH relativeFrom="column">
            <wp:posOffset>7030085</wp:posOffset>
          </wp:positionH>
          <wp:positionV relativeFrom="paragraph">
            <wp:posOffset>-3659505</wp:posOffset>
          </wp:positionV>
          <wp:extent cx="7604760" cy="5331460"/>
          <wp:effectExtent l="19050" t="0" r="0" b="0"/>
          <wp:wrapNone/>
          <wp:docPr id="7" name="Imagen 2" descr="http://hdwallpapers.lt/wallpaper/abstract_red_swirls_white_backdrop_3d_and_hd-wallpaper-20537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hdwallpapers.lt/wallpaper/abstract_red_swirls_white_backdrop_3d_and_hd-wallpaper-20537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54646" r="48329"/>
                  <a:stretch>
                    <a:fillRect/>
                  </a:stretch>
                </pic:blipFill>
                <pic:spPr bwMode="auto">
                  <a:xfrm>
                    <a:off x="0" y="0"/>
                    <a:ext cx="7604760" cy="5331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2AE7B" w14:textId="77777777" w:rsidR="00D7347F" w:rsidRDefault="00D7347F" w:rsidP="006B6475">
      <w:pPr>
        <w:spacing w:after="0" w:line="240" w:lineRule="auto"/>
      </w:pPr>
      <w:r>
        <w:separator/>
      </w:r>
    </w:p>
  </w:footnote>
  <w:footnote w:type="continuationSeparator" w:id="0">
    <w:p w14:paraId="09E02DCB" w14:textId="77777777" w:rsidR="00D7347F" w:rsidRDefault="00D7347F" w:rsidP="006B6475">
      <w:pPr>
        <w:spacing w:after="0" w:line="240" w:lineRule="auto"/>
      </w:pPr>
      <w:r>
        <w:continuationSeparator/>
      </w:r>
    </w:p>
  </w:footnote>
  <w:footnote w:id="1">
    <w:p w14:paraId="44128860" w14:textId="77777777" w:rsidR="00D42DA1" w:rsidRPr="00690176" w:rsidRDefault="00D42DA1" w:rsidP="00B82097">
      <w:pPr>
        <w:pStyle w:val="Piedepgina"/>
      </w:pPr>
      <w:r>
        <w:rPr>
          <w:rStyle w:val="Refdenotaalpie"/>
        </w:rPr>
        <w:footnoteRef/>
      </w:r>
      <w:r>
        <w:t xml:space="preserve"> </w:t>
      </w:r>
      <w:r w:rsidRPr="005A2C6D">
        <w:rPr>
          <w:color w:val="FF0000"/>
        </w:rPr>
        <w:t>(</w:t>
      </w:r>
      <w:r>
        <w:rPr>
          <w:color w:val="FF0000"/>
        </w:rPr>
        <w:t>O</w:t>
      </w:r>
      <w:r w:rsidRPr="005A2C6D">
        <w:rPr>
          <w:color w:val="FF0000"/>
        </w:rPr>
        <w:t>)</w:t>
      </w:r>
      <w:r>
        <w:rPr>
          <w:color w:val="FF0000"/>
        </w:rPr>
        <w:t xml:space="preserve"> </w:t>
      </w:r>
      <w:r w:rsidRPr="00690176">
        <w:t xml:space="preserve">= Mandatorio; </w:t>
      </w:r>
      <w:r w:rsidRPr="00690176">
        <w:rPr>
          <w:color w:val="FFC000"/>
        </w:rPr>
        <w:t>(</w:t>
      </w:r>
      <w:proofErr w:type="spellStart"/>
      <w:r w:rsidRPr="00690176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690176">
        <w:rPr>
          <w:color w:val="FFC000"/>
        </w:rPr>
        <w:t xml:space="preserve">) </w:t>
      </w:r>
      <w:r w:rsidRPr="00690176">
        <w:t xml:space="preserve">= Opcional; </w:t>
      </w:r>
      <w:r w:rsidRPr="00690176">
        <w:rPr>
          <w:color w:val="00B0F0"/>
        </w:rPr>
        <w:t xml:space="preserve">(C) </w:t>
      </w:r>
      <w:r w:rsidRPr="00690176">
        <w:t>= Condicional</w:t>
      </w:r>
    </w:p>
    <w:p w14:paraId="1606A085" w14:textId="77777777" w:rsidR="00D42DA1" w:rsidRDefault="00D42DA1" w:rsidP="00B82097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FE9E" w14:textId="77777777" w:rsidR="00D42DA1" w:rsidRDefault="00D42DA1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vertAnchor="page" w:horzAnchor="page" w:tblpX="1" w:tblpY="361"/>
      <w:tblW w:w="10422" w:type="dxa"/>
      <w:tblLook w:val="04A0" w:firstRow="1" w:lastRow="0" w:firstColumn="1" w:lastColumn="0" w:noHBand="0" w:noVBand="1"/>
    </w:tblPr>
    <w:tblGrid>
      <w:gridCol w:w="10179"/>
      <w:gridCol w:w="243"/>
    </w:tblGrid>
    <w:tr w:rsidR="00D42DA1" w14:paraId="76B74D75" w14:textId="77777777" w:rsidTr="00B82097">
      <w:trPr>
        <w:trHeight w:val="73"/>
      </w:trPr>
      <w:tc>
        <w:tcPr>
          <w:tcW w:w="10179" w:type="dxa"/>
        </w:tcPr>
        <w:p w14:paraId="5C3A7E5A" w14:textId="77777777" w:rsidR="00D42DA1" w:rsidRPr="00E43112" w:rsidRDefault="00D42DA1" w:rsidP="00B82097">
          <w:pPr>
            <w:pStyle w:val="Encabezado"/>
            <w:rPr>
              <w:sz w:val="44"/>
              <w:lang w:val="it-IT"/>
            </w:rPr>
          </w:pPr>
        </w:p>
      </w:tc>
      <w:tc>
        <w:tcPr>
          <w:tcW w:w="243" w:type="dxa"/>
          <w:shd w:val="clear" w:color="auto" w:fill="auto"/>
        </w:tcPr>
        <w:p w14:paraId="4B0E17E3" w14:textId="77777777" w:rsidR="00D42DA1" w:rsidRDefault="00D42DA1" w:rsidP="00B82097">
          <w:pPr>
            <w:pStyle w:val="Encabezado"/>
          </w:pPr>
        </w:p>
      </w:tc>
    </w:tr>
  </w:tbl>
  <w:p w14:paraId="71237437" w14:textId="77777777" w:rsidR="00D42DA1" w:rsidRDefault="00D42DA1">
    <w:pPr>
      <w:pStyle w:val="Encabezado"/>
      <w:rPr>
        <w:noProof/>
      </w:rPr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514D9ED8" wp14:editId="29D397B7">
          <wp:simplePos x="0" y="0"/>
          <wp:positionH relativeFrom="column">
            <wp:posOffset>-688340</wp:posOffset>
          </wp:positionH>
          <wp:positionV relativeFrom="paragraph">
            <wp:posOffset>-431800</wp:posOffset>
          </wp:positionV>
          <wp:extent cx="7796530" cy="73914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30" cy="7391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73E86"/>
    <w:multiLevelType w:val="multilevel"/>
    <w:tmpl w:val="205A81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486206"/>
    <w:multiLevelType w:val="multilevel"/>
    <w:tmpl w:val="81CAA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B11EE8"/>
    <w:multiLevelType w:val="multilevel"/>
    <w:tmpl w:val="633205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3F5116"/>
    <w:multiLevelType w:val="multilevel"/>
    <w:tmpl w:val="09FEAE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EDF6604"/>
    <w:multiLevelType w:val="hybridMultilevel"/>
    <w:tmpl w:val="F5C41F22"/>
    <w:lvl w:ilvl="0" w:tplc="1F98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32005"/>
    <w:multiLevelType w:val="multilevel"/>
    <w:tmpl w:val="83304D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4B333B"/>
    <w:multiLevelType w:val="multilevel"/>
    <w:tmpl w:val="AC7E122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2F1068"/>
    <w:multiLevelType w:val="multilevel"/>
    <w:tmpl w:val="1FEE52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8" w15:restartNumberingAfterBreak="0">
    <w:nsid w:val="49BE36BD"/>
    <w:multiLevelType w:val="multilevel"/>
    <w:tmpl w:val="01A0B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sz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DB2B11"/>
    <w:multiLevelType w:val="multilevel"/>
    <w:tmpl w:val="E0DAB0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1713E6"/>
    <w:multiLevelType w:val="multilevel"/>
    <w:tmpl w:val="271472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F143BA7"/>
    <w:multiLevelType w:val="multilevel"/>
    <w:tmpl w:val="CC183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ind w:left="450" w:hanging="45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1361E7D"/>
    <w:multiLevelType w:val="multilevel"/>
    <w:tmpl w:val="256AA7C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41D6C94"/>
    <w:multiLevelType w:val="multilevel"/>
    <w:tmpl w:val="5FA6B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6B25140"/>
    <w:multiLevelType w:val="multilevel"/>
    <w:tmpl w:val="81308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663791"/>
    <w:multiLevelType w:val="multilevel"/>
    <w:tmpl w:val="26DC0E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s-AR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6B3C68"/>
    <w:multiLevelType w:val="multilevel"/>
    <w:tmpl w:val="225A39E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3"/>
  </w:num>
  <w:num w:numId="10">
    <w:abstractNumId w:val="9"/>
  </w:num>
  <w:num w:numId="11">
    <w:abstractNumId w:val="16"/>
  </w:num>
  <w:num w:numId="12">
    <w:abstractNumId w:val="11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s-A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0" w:nlCheck="1" w:checkStyle="0"/>
  <w:activeWritingStyle w:appName="MSWord" w:lang="es-AR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defaultTabStop w:val="708"/>
  <w:hyphenationZone w:val="425"/>
  <w:defaultTableStyle w:val="Tablaconcuadrcula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314"/>
    <w:rsid w:val="00012355"/>
    <w:rsid w:val="00021C24"/>
    <w:rsid w:val="00033052"/>
    <w:rsid w:val="00033BD3"/>
    <w:rsid w:val="00044E5E"/>
    <w:rsid w:val="00047C4C"/>
    <w:rsid w:val="000511A8"/>
    <w:rsid w:val="000878D5"/>
    <w:rsid w:val="000919E4"/>
    <w:rsid w:val="000A026A"/>
    <w:rsid w:val="000A7003"/>
    <w:rsid w:val="000B7346"/>
    <w:rsid w:val="000C4915"/>
    <w:rsid w:val="000C7967"/>
    <w:rsid w:val="000E0FCA"/>
    <w:rsid w:val="000E226F"/>
    <w:rsid w:val="000E46A3"/>
    <w:rsid w:val="000E4BE6"/>
    <w:rsid w:val="000E4E55"/>
    <w:rsid w:val="000F310A"/>
    <w:rsid w:val="000F3F76"/>
    <w:rsid w:val="001050E0"/>
    <w:rsid w:val="00113FD0"/>
    <w:rsid w:val="00121FD3"/>
    <w:rsid w:val="0012658C"/>
    <w:rsid w:val="00135090"/>
    <w:rsid w:val="00137627"/>
    <w:rsid w:val="001564E3"/>
    <w:rsid w:val="00157B8F"/>
    <w:rsid w:val="001636ED"/>
    <w:rsid w:val="00164D6E"/>
    <w:rsid w:val="00165CFA"/>
    <w:rsid w:val="00167268"/>
    <w:rsid w:val="00172A3E"/>
    <w:rsid w:val="00176A05"/>
    <w:rsid w:val="0018488B"/>
    <w:rsid w:val="001952FB"/>
    <w:rsid w:val="001A56E7"/>
    <w:rsid w:val="001C26E3"/>
    <w:rsid w:val="001D6C9D"/>
    <w:rsid w:val="001F43DD"/>
    <w:rsid w:val="001F7218"/>
    <w:rsid w:val="00207839"/>
    <w:rsid w:val="00215F5A"/>
    <w:rsid w:val="00217B73"/>
    <w:rsid w:val="00221232"/>
    <w:rsid w:val="00242AA7"/>
    <w:rsid w:val="00247B9A"/>
    <w:rsid w:val="00250375"/>
    <w:rsid w:val="00263699"/>
    <w:rsid w:val="0026594F"/>
    <w:rsid w:val="00266F39"/>
    <w:rsid w:val="0027156B"/>
    <w:rsid w:val="0027361D"/>
    <w:rsid w:val="002770B7"/>
    <w:rsid w:val="0029176E"/>
    <w:rsid w:val="002957B0"/>
    <w:rsid w:val="002A276C"/>
    <w:rsid w:val="002A3767"/>
    <w:rsid w:val="002B4017"/>
    <w:rsid w:val="002B63E8"/>
    <w:rsid w:val="002C3386"/>
    <w:rsid w:val="002C35DB"/>
    <w:rsid w:val="002C6F26"/>
    <w:rsid w:val="002C7C3D"/>
    <w:rsid w:val="002D7624"/>
    <w:rsid w:val="002F72ED"/>
    <w:rsid w:val="00307EDB"/>
    <w:rsid w:val="0031107F"/>
    <w:rsid w:val="0031207E"/>
    <w:rsid w:val="00331C07"/>
    <w:rsid w:val="00331CE4"/>
    <w:rsid w:val="00342684"/>
    <w:rsid w:val="003445D2"/>
    <w:rsid w:val="00345CB9"/>
    <w:rsid w:val="0036413E"/>
    <w:rsid w:val="00367F49"/>
    <w:rsid w:val="00392386"/>
    <w:rsid w:val="0039239C"/>
    <w:rsid w:val="003A6483"/>
    <w:rsid w:val="003D111B"/>
    <w:rsid w:val="003E1FD8"/>
    <w:rsid w:val="003E400A"/>
    <w:rsid w:val="003E77D0"/>
    <w:rsid w:val="00402A68"/>
    <w:rsid w:val="00414692"/>
    <w:rsid w:val="00423F4A"/>
    <w:rsid w:val="00424E23"/>
    <w:rsid w:val="00432793"/>
    <w:rsid w:val="00437545"/>
    <w:rsid w:val="00444F0C"/>
    <w:rsid w:val="00455A8A"/>
    <w:rsid w:val="00471028"/>
    <w:rsid w:val="00471C5F"/>
    <w:rsid w:val="00474DC1"/>
    <w:rsid w:val="0047620A"/>
    <w:rsid w:val="004777E5"/>
    <w:rsid w:val="00482029"/>
    <w:rsid w:val="00484C98"/>
    <w:rsid w:val="00487322"/>
    <w:rsid w:val="004909F5"/>
    <w:rsid w:val="004A0E18"/>
    <w:rsid w:val="004A5314"/>
    <w:rsid w:val="004B366D"/>
    <w:rsid w:val="004C1618"/>
    <w:rsid w:val="004C3AB2"/>
    <w:rsid w:val="004C6762"/>
    <w:rsid w:val="004C6A23"/>
    <w:rsid w:val="004E14D8"/>
    <w:rsid w:val="004E5451"/>
    <w:rsid w:val="004F37C1"/>
    <w:rsid w:val="00523721"/>
    <w:rsid w:val="0053624F"/>
    <w:rsid w:val="00540E8D"/>
    <w:rsid w:val="00540FAA"/>
    <w:rsid w:val="00546DCC"/>
    <w:rsid w:val="00547C8F"/>
    <w:rsid w:val="00553FCB"/>
    <w:rsid w:val="00557DEC"/>
    <w:rsid w:val="00573F13"/>
    <w:rsid w:val="00577786"/>
    <w:rsid w:val="005945DD"/>
    <w:rsid w:val="005A58A7"/>
    <w:rsid w:val="005B55B8"/>
    <w:rsid w:val="005C6A62"/>
    <w:rsid w:val="005D43A9"/>
    <w:rsid w:val="005D7AFC"/>
    <w:rsid w:val="005E008D"/>
    <w:rsid w:val="005E2B21"/>
    <w:rsid w:val="005F2C09"/>
    <w:rsid w:val="005F5700"/>
    <w:rsid w:val="005F7A98"/>
    <w:rsid w:val="00611751"/>
    <w:rsid w:val="00613AEA"/>
    <w:rsid w:val="00614F73"/>
    <w:rsid w:val="00620464"/>
    <w:rsid w:val="00620AF2"/>
    <w:rsid w:val="00620C55"/>
    <w:rsid w:val="00631A53"/>
    <w:rsid w:val="00640224"/>
    <w:rsid w:val="006518B0"/>
    <w:rsid w:val="006532C8"/>
    <w:rsid w:val="006571B0"/>
    <w:rsid w:val="00660E1F"/>
    <w:rsid w:val="00661305"/>
    <w:rsid w:val="00665B12"/>
    <w:rsid w:val="0066777E"/>
    <w:rsid w:val="00686FE5"/>
    <w:rsid w:val="00692D51"/>
    <w:rsid w:val="006B4A43"/>
    <w:rsid w:val="006B6475"/>
    <w:rsid w:val="006C347C"/>
    <w:rsid w:val="006D385C"/>
    <w:rsid w:val="006F498C"/>
    <w:rsid w:val="006F71BD"/>
    <w:rsid w:val="00704BB3"/>
    <w:rsid w:val="0070765F"/>
    <w:rsid w:val="007259B5"/>
    <w:rsid w:val="00736D9E"/>
    <w:rsid w:val="0074708F"/>
    <w:rsid w:val="00751268"/>
    <w:rsid w:val="00795F56"/>
    <w:rsid w:val="007A268F"/>
    <w:rsid w:val="007C7736"/>
    <w:rsid w:val="007D4E4F"/>
    <w:rsid w:val="00810DCC"/>
    <w:rsid w:val="00811F3D"/>
    <w:rsid w:val="00815B30"/>
    <w:rsid w:val="0082201C"/>
    <w:rsid w:val="00843F23"/>
    <w:rsid w:val="00844723"/>
    <w:rsid w:val="00845615"/>
    <w:rsid w:val="00853899"/>
    <w:rsid w:val="0086428F"/>
    <w:rsid w:val="00870EF9"/>
    <w:rsid w:val="00890F2D"/>
    <w:rsid w:val="00895A8A"/>
    <w:rsid w:val="008A7E2E"/>
    <w:rsid w:val="008C21C9"/>
    <w:rsid w:val="008D4E2F"/>
    <w:rsid w:val="008D72BE"/>
    <w:rsid w:val="008E66BA"/>
    <w:rsid w:val="008F239B"/>
    <w:rsid w:val="008F4B99"/>
    <w:rsid w:val="00901F29"/>
    <w:rsid w:val="00904532"/>
    <w:rsid w:val="00921F94"/>
    <w:rsid w:val="00926740"/>
    <w:rsid w:val="009406AC"/>
    <w:rsid w:val="009453DB"/>
    <w:rsid w:val="00983878"/>
    <w:rsid w:val="009901B6"/>
    <w:rsid w:val="00990BF1"/>
    <w:rsid w:val="009A1040"/>
    <w:rsid w:val="009A5890"/>
    <w:rsid w:val="009B027E"/>
    <w:rsid w:val="009E2D7C"/>
    <w:rsid w:val="009F0F4D"/>
    <w:rsid w:val="00A01D90"/>
    <w:rsid w:val="00A06702"/>
    <w:rsid w:val="00A16FB8"/>
    <w:rsid w:val="00A268AA"/>
    <w:rsid w:val="00A31053"/>
    <w:rsid w:val="00A5191C"/>
    <w:rsid w:val="00A51E9D"/>
    <w:rsid w:val="00A60478"/>
    <w:rsid w:val="00A62308"/>
    <w:rsid w:val="00A71F16"/>
    <w:rsid w:val="00A77B7E"/>
    <w:rsid w:val="00A8046A"/>
    <w:rsid w:val="00A8382B"/>
    <w:rsid w:val="00A864CE"/>
    <w:rsid w:val="00A91A4B"/>
    <w:rsid w:val="00AC6A2B"/>
    <w:rsid w:val="00AE0282"/>
    <w:rsid w:val="00AE6154"/>
    <w:rsid w:val="00AF2CCF"/>
    <w:rsid w:val="00B02149"/>
    <w:rsid w:val="00B05ED1"/>
    <w:rsid w:val="00B10E8F"/>
    <w:rsid w:val="00B2163C"/>
    <w:rsid w:val="00B21897"/>
    <w:rsid w:val="00B24233"/>
    <w:rsid w:val="00B31AB9"/>
    <w:rsid w:val="00B35300"/>
    <w:rsid w:val="00B412B4"/>
    <w:rsid w:val="00B45F52"/>
    <w:rsid w:val="00B54A15"/>
    <w:rsid w:val="00B82097"/>
    <w:rsid w:val="00B840C8"/>
    <w:rsid w:val="00B846A4"/>
    <w:rsid w:val="00B9353F"/>
    <w:rsid w:val="00B96973"/>
    <w:rsid w:val="00BA094F"/>
    <w:rsid w:val="00BA3D0F"/>
    <w:rsid w:val="00BB3B4C"/>
    <w:rsid w:val="00BC348B"/>
    <w:rsid w:val="00BC3805"/>
    <w:rsid w:val="00BD15AC"/>
    <w:rsid w:val="00BE3EC1"/>
    <w:rsid w:val="00BF0A30"/>
    <w:rsid w:val="00BF4B6A"/>
    <w:rsid w:val="00BF775B"/>
    <w:rsid w:val="00C23B08"/>
    <w:rsid w:val="00C50188"/>
    <w:rsid w:val="00C505FE"/>
    <w:rsid w:val="00C55732"/>
    <w:rsid w:val="00C56584"/>
    <w:rsid w:val="00C57855"/>
    <w:rsid w:val="00C6723E"/>
    <w:rsid w:val="00C672AE"/>
    <w:rsid w:val="00C7185F"/>
    <w:rsid w:val="00C82FA0"/>
    <w:rsid w:val="00CB560F"/>
    <w:rsid w:val="00CB7F55"/>
    <w:rsid w:val="00CC0E62"/>
    <w:rsid w:val="00CE4054"/>
    <w:rsid w:val="00CE5693"/>
    <w:rsid w:val="00CF452C"/>
    <w:rsid w:val="00D01399"/>
    <w:rsid w:val="00D05DA9"/>
    <w:rsid w:val="00D40221"/>
    <w:rsid w:val="00D42DA1"/>
    <w:rsid w:val="00D4320C"/>
    <w:rsid w:val="00D50960"/>
    <w:rsid w:val="00D510B0"/>
    <w:rsid w:val="00D564EE"/>
    <w:rsid w:val="00D60B11"/>
    <w:rsid w:val="00D65136"/>
    <w:rsid w:val="00D657C8"/>
    <w:rsid w:val="00D67830"/>
    <w:rsid w:val="00D7347F"/>
    <w:rsid w:val="00D816EC"/>
    <w:rsid w:val="00D83E4D"/>
    <w:rsid w:val="00D9022E"/>
    <w:rsid w:val="00DB41AD"/>
    <w:rsid w:val="00DB4C99"/>
    <w:rsid w:val="00DD5B7D"/>
    <w:rsid w:val="00DE582F"/>
    <w:rsid w:val="00DE5E6A"/>
    <w:rsid w:val="00DE70EA"/>
    <w:rsid w:val="00E055F0"/>
    <w:rsid w:val="00E12064"/>
    <w:rsid w:val="00E21B0F"/>
    <w:rsid w:val="00E237E0"/>
    <w:rsid w:val="00E24161"/>
    <w:rsid w:val="00E305E2"/>
    <w:rsid w:val="00E31144"/>
    <w:rsid w:val="00E33DFC"/>
    <w:rsid w:val="00E3545F"/>
    <w:rsid w:val="00E35932"/>
    <w:rsid w:val="00E35D63"/>
    <w:rsid w:val="00E43112"/>
    <w:rsid w:val="00E514D3"/>
    <w:rsid w:val="00E56FF4"/>
    <w:rsid w:val="00E62AD5"/>
    <w:rsid w:val="00E65350"/>
    <w:rsid w:val="00E67243"/>
    <w:rsid w:val="00E74BBE"/>
    <w:rsid w:val="00E8336F"/>
    <w:rsid w:val="00E87162"/>
    <w:rsid w:val="00E95071"/>
    <w:rsid w:val="00E9533F"/>
    <w:rsid w:val="00EA1C24"/>
    <w:rsid w:val="00EA5F3E"/>
    <w:rsid w:val="00EB258F"/>
    <w:rsid w:val="00EB340F"/>
    <w:rsid w:val="00EB79A4"/>
    <w:rsid w:val="00ED210A"/>
    <w:rsid w:val="00ED3247"/>
    <w:rsid w:val="00ED7D1C"/>
    <w:rsid w:val="00F15D93"/>
    <w:rsid w:val="00F1665D"/>
    <w:rsid w:val="00F27E5B"/>
    <w:rsid w:val="00F37EFC"/>
    <w:rsid w:val="00F45ED1"/>
    <w:rsid w:val="00F474A6"/>
    <w:rsid w:val="00F507BF"/>
    <w:rsid w:val="00F562CB"/>
    <w:rsid w:val="00F64EBD"/>
    <w:rsid w:val="00F6655B"/>
    <w:rsid w:val="00F82858"/>
    <w:rsid w:val="00F85456"/>
    <w:rsid w:val="00FA2996"/>
    <w:rsid w:val="00FA397F"/>
    <w:rsid w:val="00FB1795"/>
    <w:rsid w:val="00FB1B3D"/>
    <w:rsid w:val="00FD10EA"/>
    <w:rsid w:val="00FD2B03"/>
    <w:rsid w:val="00FE169A"/>
    <w:rsid w:val="00FE4441"/>
    <w:rsid w:val="00FE4C41"/>
    <w:rsid w:val="00FF1CD6"/>
    <w:rsid w:val="00FF4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5741BF"/>
  <w15:docId w15:val="{B406E647-B5B1-4728-8B2E-910C2096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A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A0"/>
    <w:pPr>
      <w:jc w:val="both"/>
    </w:pPr>
    <w:rPr>
      <w:color w:val="7F7F7F" w:themeColor="text1" w:themeTint="8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35090"/>
    <w:pPr>
      <w:keepNext/>
      <w:keepLines/>
      <w:numPr>
        <w:numId w:val="1"/>
      </w:numPr>
      <w:pBdr>
        <w:bottom w:val="single" w:sz="12" w:space="1" w:color="E9F0F6" w:themeColor="accent1" w:themeTint="33"/>
      </w:pBdr>
      <w:spacing w:before="480" w:after="240"/>
      <w:outlineLvl w:val="0"/>
    </w:pPr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5090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350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F28426"/>
      <w:lang w:val="es-ES_tradnl" w:eastAsia="es-AR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F1C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C3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C3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C347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47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475"/>
  </w:style>
  <w:style w:type="paragraph" w:styleId="Piedepgina">
    <w:name w:val="footer"/>
    <w:basedOn w:val="Normal"/>
    <w:link w:val="Piedepgina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475"/>
  </w:style>
  <w:style w:type="table" w:styleId="Tablaconcuadrcula">
    <w:name w:val="Table Grid"/>
    <w:basedOn w:val="Tablanormal"/>
    <w:uiPriority w:val="39"/>
    <w:rsid w:val="00C505FE"/>
    <w:pPr>
      <w:spacing w:after="0" w:line="240" w:lineRule="auto"/>
    </w:pPr>
    <w:rPr>
      <w:rFonts w:asciiTheme="majorHAnsi" w:hAnsiTheme="majorHAnsi"/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9F0F6" w:themeFill="accent1" w:themeFillTint="33"/>
    </w:tcPr>
  </w:style>
  <w:style w:type="character" w:customStyle="1" w:styleId="Ttulo1Car">
    <w:name w:val="Título 1 Car"/>
    <w:basedOn w:val="Fuentedeprrafopredeter"/>
    <w:link w:val="Ttulo1"/>
    <w:uiPriority w:val="9"/>
    <w:rsid w:val="00135090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135090"/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135090"/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styleId="TtuloTDC">
    <w:name w:val="TOC Heading"/>
    <w:basedOn w:val="Ttulo1"/>
    <w:next w:val="Normal"/>
    <w:uiPriority w:val="39"/>
    <w:unhideWhenUsed/>
    <w:qFormat/>
    <w:rsid w:val="006B647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6B6475"/>
    <w:pPr>
      <w:spacing w:after="100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6B6475"/>
    <w:pPr>
      <w:spacing w:after="100"/>
      <w:ind w:left="220"/>
    </w:pPr>
    <w:rPr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6B6475"/>
    <w:pPr>
      <w:spacing w:after="100"/>
      <w:ind w:left="440"/>
    </w:pPr>
    <w:rPr>
      <w:lang w:eastAsia="es-AR"/>
    </w:rPr>
  </w:style>
  <w:style w:type="character" w:styleId="Hipervnculo">
    <w:name w:val="Hyperlink"/>
    <w:basedOn w:val="Fuentedeprrafopredeter"/>
    <w:uiPriority w:val="99"/>
    <w:unhideWhenUsed/>
    <w:rsid w:val="006B6475"/>
    <w:rPr>
      <w:color w:val="F7B615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13AEA"/>
    <w:rPr>
      <w:color w:val="808080"/>
    </w:rPr>
  </w:style>
  <w:style w:type="paragraph" w:styleId="Ttulo">
    <w:name w:val="Title"/>
    <w:aliases w:val="Portada"/>
    <w:basedOn w:val="TtuloTDC"/>
    <w:next w:val="Normal"/>
    <w:link w:val="TtuloCar"/>
    <w:uiPriority w:val="10"/>
    <w:qFormat/>
    <w:rsid w:val="00135090"/>
    <w:pPr>
      <w:numPr>
        <w:numId w:val="0"/>
      </w:numPr>
      <w:ind w:left="360" w:hanging="360"/>
    </w:pPr>
  </w:style>
  <w:style w:type="character" w:customStyle="1" w:styleId="TtuloCar">
    <w:name w:val="Título Car"/>
    <w:aliases w:val="Portada Car"/>
    <w:basedOn w:val="Fuentedeprrafopredeter"/>
    <w:link w:val="Ttulo"/>
    <w:uiPriority w:val="10"/>
    <w:rsid w:val="00135090"/>
    <w:rPr>
      <w:rFonts w:eastAsiaTheme="majorEastAsia" w:cstheme="majorBidi"/>
      <w:b/>
      <w:bCs/>
      <w:color w:val="1E4E98"/>
      <w:sz w:val="36"/>
      <w:szCs w:val="28"/>
      <w:lang w:val="es-ES_tradnl" w:eastAsia="es-AR"/>
    </w:rPr>
  </w:style>
  <w:style w:type="character" w:customStyle="1" w:styleId="Ttulo4Car">
    <w:name w:val="Título 4 Car"/>
    <w:basedOn w:val="Fuentedeprrafopredeter"/>
    <w:link w:val="Ttulo4"/>
    <w:uiPriority w:val="9"/>
    <w:rsid w:val="00FF1CD6"/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Subttulo">
    <w:name w:val="Subtitle"/>
    <w:basedOn w:val="Ttulo"/>
    <w:next w:val="Normal"/>
    <w:link w:val="SubttuloCar"/>
    <w:uiPriority w:val="11"/>
    <w:qFormat/>
    <w:rsid w:val="008F4B99"/>
  </w:style>
  <w:style w:type="character" w:customStyle="1" w:styleId="SubttuloCar">
    <w:name w:val="Subtítulo Car"/>
    <w:basedOn w:val="Fuentedeprrafopredeter"/>
    <w:link w:val="Subttulo"/>
    <w:uiPriority w:val="11"/>
    <w:rsid w:val="008F4B99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styleId="nfasissutil">
    <w:name w:val="Subtle Emphasis"/>
    <w:basedOn w:val="Fuentedeprrafopredeter"/>
    <w:uiPriority w:val="19"/>
    <w:qFormat/>
    <w:rsid w:val="00FF1CD6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FF1CD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FF1CD6"/>
    <w:rPr>
      <w:b/>
      <w:bCs/>
      <w:i/>
      <w:iCs/>
      <w:color w:val="94B6D2" w:themeColor="accent1"/>
    </w:rPr>
  </w:style>
  <w:style w:type="character" w:styleId="Textoennegrita">
    <w:name w:val="Strong"/>
    <w:basedOn w:val="Fuentedeprrafopredeter"/>
    <w:uiPriority w:val="22"/>
    <w:qFormat/>
    <w:rsid w:val="00FF1CD6"/>
    <w:rPr>
      <w:b/>
      <w:bCs/>
    </w:rPr>
  </w:style>
  <w:style w:type="table" w:styleId="Listaclara-nfasis2">
    <w:name w:val="Light List Accent 2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Sombreadomedio2-nfasis2">
    <w:name w:val="Medium Shading 2 Accent 2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uadrculaclara-nfasis11">
    <w:name w:val="Cuadrícula clara - Énfasis 1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customStyle="1" w:styleId="Sombreadoclaro1">
    <w:name w:val="Sombreado claro1"/>
    <w:basedOn w:val="Tablanormal"/>
    <w:uiPriority w:val="60"/>
    <w:rsid w:val="00FF1C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FF1CD6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customStyle="1" w:styleId="Cuadrculaclara1">
    <w:name w:val="Cuadrícula clara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staclara-nfasis3">
    <w:name w:val="Light List Accent 3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Sombreadoclaro-nfasis2">
    <w:name w:val="Light Shading Accent 2"/>
    <w:basedOn w:val="Tablanormal"/>
    <w:uiPriority w:val="60"/>
    <w:rsid w:val="00FF1CD6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F1CD6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customStyle="1" w:styleId="Listaclara1">
    <w:name w:val="Lista clara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claro-nfasis6">
    <w:name w:val="Light Shading Accent 6"/>
    <w:basedOn w:val="Tablanormal"/>
    <w:uiPriority w:val="60"/>
    <w:rsid w:val="00FF1CD6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table" w:styleId="Sombreadomedio1-nfasis4">
    <w:name w:val="Medium Shading 1 Accent 4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21">
    <w:name w:val="Sombreado medio 2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2-nfasis11">
    <w:name w:val="Sombreado medio 2 - Énfasis 1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1-nfasis11">
    <w:name w:val="Sombreado medio 1 - Énfasis 11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Cuadrculaclara-nfasis5">
    <w:name w:val="Light Grid Accent 5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customStyle="1" w:styleId="Estilo1">
    <w:name w:val="Estilo1"/>
    <w:basedOn w:val="Tablaconcuadrcula"/>
    <w:uiPriority w:val="99"/>
    <w:rsid w:val="00FF1CD6"/>
    <w:tblPr/>
    <w:tcPr>
      <w:shd w:val="clear" w:color="auto" w:fill="E9F0F6" w:themeFill="accent1" w:themeFillTint="33"/>
    </w:tcPr>
  </w:style>
  <w:style w:type="table" w:styleId="Sombreadoclaro-nfasis5">
    <w:name w:val="Light Shading Accent 5"/>
    <w:basedOn w:val="Tablanormal"/>
    <w:uiPriority w:val="60"/>
    <w:rsid w:val="00FF1CD6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Sombreadoclaro-nfasis4">
    <w:name w:val="Light Shading Accent 4"/>
    <w:basedOn w:val="Tablanormal"/>
    <w:uiPriority w:val="60"/>
    <w:rsid w:val="005E2B21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paragraph" w:styleId="Sinespaciado">
    <w:name w:val="No Spacing"/>
    <w:uiPriority w:val="1"/>
    <w:qFormat/>
    <w:rsid w:val="00FB1B3D"/>
    <w:pPr>
      <w:spacing w:after="0" w:line="240" w:lineRule="auto"/>
      <w:jc w:val="both"/>
    </w:pPr>
    <w:rPr>
      <w:color w:val="7F7F7F" w:themeColor="text1" w:themeTint="80"/>
      <w:sz w:val="24"/>
    </w:rPr>
  </w:style>
  <w:style w:type="character" w:styleId="Referenciaintensa">
    <w:name w:val="Intense Reference"/>
    <w:basedOn w:val="Fuentedeprrafopredeter"/>
    <w:uiPriority w:val="32"/>
    <w:qFormat/>
    <w:rsid w:val="00895A8A"/>
    <w:rPr>
      <w:b/>
      <w:bCs/>
      <w:smallCaps/>
      <w:color w:val="94B6D2" w:themeColor="accent1"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sid w:val="00242A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2AA7"/>
    <w:rPr>
      <w:i/>
      <w:iCs/>
      <w:color w:val="404040" w:themeColor="text1" w:themeTint="BF"/>
      <w:sz w:val="24"/>
    </w:rPr>
  </w:style>
  <w:style w:type="paragraph" w:styleId="Prrafodelista">
    <w:name w:val="List Paragraph"/>
    <w:aliases w:val="LISTA,List Paragraph,Párrafo de lista2,Ha,Resume Title"/>
    <w:basedOn w:val="Normal"/>
    <w:link w:val="PrrafodelistaCar"/>
    <w:uiPriority w:val="34"/>
    <w:qFormat/>
    <w:rsid w:val="0039239C"/>
    <w:pPr>
      <w:ind w:left="720"/>
      <w:contextualSpacing/>
    </w:pPr>
  </w:style>
  <w:style w:type="character" w:customStyle="1" w:styleId="Ttulo5Car">
    <w:name w:val="Título 5 Car"/>
    <w:basedOn w:val="Fuentedeprrafopredeter"/>
    <w:link w:val="Ttulo5"/>
    <w:uiPriority w:val="9"/>
    <w:rsid w:val="006C347C"/>
    <w:rPr>
      <w:rFonts w:asciiTheme="majorHAnsi" w:eastAsiaTheme="majorEastAsia" w:hAnsiTheme="majorHAnsi" w:cstheme="majorBidi"/>
      <w:color w:val="345C7D" w:themeColor="accent1" w:themeShade="7F"/>
      <w:sz w:val="24"/>
    </w:rPr>
  </w:style>
  <w:style w:type="character" w:customStyle="1" w:styleId="Ttulo6Car">
    <w:name w:val="Título 6 Car"/>
    <w:basedOn w:val="Fuentedeprrafopredeter"/>
    <w:link w:val="Ttulo6"/>
    <w:uiPriority w:val="9"/>
    <w:rsid w:val="006C347C"/>
    <w:rPr>
      <w:rFonts w:asciiTheme="majorHAnsi" w:eastAsiaTheme="majorEastAsia" w:hAnsiTheme="majorHAnsi" w:cstheme="majorBidi"/>
      <w:i/>
      <w:iCs/>
      <w:color w:val="345C7D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rsid w:val="006C347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styleId="Ttulodellibro">
    <w:name w:val="Book Title"/>
    <w:basedOn w:val="Fuentedeprrafopredeter"/>
    <w:uiPriority w:val="33"/>
    <w:qFormat/>
    <w:rsid w:val="00FB1B3D"/>
    <w:rPr>
      <w:smallCaps/>
      <w:spacing w:val="5"/>
    </w:rPr>
  </w:style>
  <w:style w:type="character" w:styleId="Nmerodepgina">
    <w:name w:val="page number"/>
    <w:basedOn w:val="Fuentedeprrafopredeter"/>
    <w:uiPriority w:val="99"/>
    <w:semiHidden/>
    <w:unhideWhenUsed/>
    <w:rsid w:val="00DB4C99"/>
  </w:style>
  <w:style w:type="character" w:customStyle="1" w:styleId="PrrafodelistaCar">
    <w:name w:val="Párrafo de lista Car"/>
    <w:aliases w:val="LISTA Car,List Paragraph Car,Párrafo de lista2 Car,Ha Car,Resume Title Car"/>
    <w:basedOn w:val="Fuentedeprrafopredeter"/>
    <w:link w:val="Prrafodelista"/>
    <w:uiPriority w:val="34"/>
    <w:rsid w:val="00C82FA0"/>
    <w:rPr>
      <w:color w:val="7F7F7F" w:themeColor="text1" w:themeTint="80"/>
      <w:sz w:val="24"/>
    </w:rPr>
  </w:style>
  <w:style w:type="paragraph" w:styleId="Textonotapie">
    <w:name w:val="footnote text"/>
    <w:aliases w:val=" Char1"/>
    <w:basedOn w:val="Normal"/>
    <w:link w:val="TextonotapieCar"/>
    <w:uiPriority w:val="99"/>
    <w:unhideWhenUsed/>
    <w:rsid w:val="00121FD3"/>
    <w:pPr>
      <w:spacing w:after="0" w:line="240" w:lineRule="auto"/>
      <w:jc w:val="left"/>
    </w:pPr>
    <w:rPr>
      <w:sz w:val="20"/>
      <w:szCs w:val="20"/>
    </w:rPr>
  </w:style>
  <w:style w:type="character" w:customStyle="1" w:styleId="TextonotapieCar">
    <w:name w:val="Texto nota pie Car"/>
    <w:aliases w:val=" Char1 Car"/>
    <w:basedOn w:val="Fuentedeprrafopredeter"/>
    <w:link w:val="Textonotapie"/>
    <w:uiPriority w:val="99"/>
    <w:rsid w:val="00121FD3"/>
    <w:rPr>
      <w:color w:val="7F7F7F" w:themeColor="text1" w:themeTint="8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21FD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470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70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708F"/>
    <w:rPr>
      <w:color w:val="7F7F7F" w:themeColor="text1" w:themeTint="8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70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708F"/>
    <w:rPr>
      <w:b/>
      <w:bC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6F71BD"/>
    <w:pPr>
      <w:spacing w:line="240" w:lineRule="auto"/>
    </w:pPr>
    <w:rPr>
      <w:i/>
      <w:iCs/>
      <w:color w:val="775F55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F37EFC"/>
    <w:pPr>
      <w:spacing w:after="0"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6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672AE"/>
    <w:rPr>
      <w:rFonts w:ascii="Tahoma" w:hAnsi="Tahoma" w:cs="Tahoma"/>
      <w:color w:val="7F7F7F" w:themeColor="text1" w:themeTint="80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82097"/>
    <w:pPr>
      <w:spacing w:after="0" w:line="240" w:lineRule="auto"/>
    </w:pPr>
    <w:rPr>
      <w:rFonts w:eastAsia="Calibr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eo%20Stuff\Valor%20Creativo\0.%20Plantillas%20Word%20-%20Valor%20Creativo\Plantilla_Word_41_-_Valor_Creativo\2007,%202010%20y%202013\Plantilla%2041%20-%202007,%202010%20y%202013%20-%20Valor%20Creativ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1C560F03C6D4B8D9AC0D91F64436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AD09C-59B3-45A2-BC47-9D3F60D1475E}"/>
      </w:docPartPr>
      <w:docPartBody>
        <w:p w:rsidR="00000000" w:rsidRDefault="00D57155" w:rsidP="00D57155">
          <w:pPr>
            <w:pStyle w:val="61C560F03C6D4B8D9AC0D91F64436376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5DA577C973A43B78717F5960F66E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6E58B-5DCD-47C5-9B7A-B079827A6C26}"/>
      </w:docPartPr>
      <w:docPartBody>
        <w:p w:rsidR="00000000" w:rsidRDefault="00D57155" w:rsidP="00D57155">
          <w:pPr>
            <w:pStyle w:val="75DA577C973A43B78717F5960F66E1DE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40F48410E904BF5BF5B8492EF9A4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61B4C-7DB7-41B3-92CC-66254746158E}"/>
      </w:docPartPr>
      <w:docPartBody>
        <w:p w:rsidR="00000000" w:rsidRDefault="00D57155" w:rsidP="00D57155">
          <w:pPr>
            <w:pStyle w:val="140F48410E904BF5BF5B8492EF9A447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4AAF90FBC8F409EB526BB48520EA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D5E4A-34AE-4777-A61D-EDACE7B9E968}"/>
      </w:docPartPr>
      <w:docPartBody>
        <w:p w:rsidR="00000000" w:rsidRDefault="00D57155" w:rsidP="00D57155">
          <w:pPr>
            <w:pStyle w:val="04AAF90FBC8F409EB526BB48520EA802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D9FBACDBD8B4BE0A1701689321FF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16F1-3ACF-492B-9DD3-7EBE1712A4B7}"/>
      </w:docPartPr>
      <w:docPartBody>
        <w:p w:rsidR="00000000" w:rsidRDefault="00D57155" w:rsidP="00D57155">
          <w:pPr>
            <w:pStyle w:val="6D9FBACDBD8B4BE0A1701689321FF6BF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C124DAE8D7BE4E43A7F5201FD8CA2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5FE90-D4B1-4D21-AAD4-6229350102DB}"/>
      </w:docPartPr>
      <w:docPartBody>
        <w:p w:rsidR="00000000" w:rsidRDefault="00D57155" w:rsidP="00D57155">
          <w:pPr>
            <w:pStyle w:val="C124DAE8D7BE4E43A7F5201FD8CA292C1"/>
          </w:pPr>
          <w:r w:rsidRPr="008C4599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122CDD9170A41D7BEDC9DB297EB3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DCB0D-C31D-4213-BC2A-2E0C3E55363D}"/>
      </w:docPartPr>
      <w:docPartBody>
        <w:p w:rsidR="00000000" w:rsidRDefault="00D57155" w:rsidP="00D57155">
          <w:pPr>
            <w:pStyle w:val="3122CDD9170A41D7BEDC9DB297EB3082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B8CDA57ADED6488587DF24BF6112E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953A1-FD43-4B81-9AE1-0AF24E0821DC}"/>
      </w:docPartPr>
      <w:docPartBody>
        <w:p w:rsidR="00000000" w:rsidRDefault="00D57155" w:rsidP="00D57155">
          <w:pPr>
            <w:pStyle w:val="B8CDA57ADED6488587DF24BF6112EB42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28F5090528E4A76834D7B5E4F6E5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37D86-94B8-44D0-BCC9-C87B59480FEF}"/>
      </w:docPartPr>
      <w:docPartBody>
        <w:p w:rsidR="00000000" w:rsidRDefault="00D57155" w:rsidP="00D57155">
          <w:pPr>
            <w:pStyle w:val="828F5090528E4A76834D7B5E4F6E563C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D5931263E0C4A93924EFC0B79D37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39509-4045-4F6D-8C05-57F35B9E1EEE}"/>
      </w:docPartPr>
      <w:docPartBody>
        <w:p w:rsidR="00000000" w:rsidRDefault="00D57155" w:rsidP="00D57155">
          <w:pPr>
            <w:pStyle w:val="7D5931263E0C4A93924EFC0B79D37A4B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7961328F4CA408D9E61CC3CACDA2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F6177-F929-47C6-B3BB-73B96CD475EE}"/>
      </w:docPartPr>
      <w:docPartBody>
        <w:p w:rsidR="00000000" w:rsidRDefault="00D57155" w:rsidP="00D57155">
          <w:pPr>
            <w:pStyle w:val="07961328F4CA408D9E61CC3CACDA2A70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1766220F3494E0DBA6F271307D7F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90614-2DD5-4264-86D4-EAA5BC8B36EE}"/>
      </w:docPartPr>
      <w:docPartBody>
        <w:p w:rsidR="00000000" w:rsidRDefault="00D57155" w:rsidP="00D57155">
          <w:pPr>
            <w:pStyle w:val="31766220F3494E0DBA6F271307D7F1F9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AE2E6477DCD45EF9202F661FF8FD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71862-4766-4B96-84C6-35532FD84831}"/>
      </w:docPartPr>
      <w:docPartBody>
        <w:p w:rsidR="00000000" w:rsidRDefault="00D57155" w:rsidP="00D57155">
          <w:pPr>
            <w:pStyle w:val="6AE2E6477DCD45EF9202F661FF8FD1EC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D652B661724481FB74A60797D423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E4B6-2BC6-4959-AA8C-0FE2479D4779}"/>
      </w:docPartPr>
      <w:docPartBody>
        <w:p w:rsidR="00000000" w:rsidRDefault="00D57155" w:rsidP="00D57155">
          <w:pPr>
            <w:pStyle w:val="7D652B661724481FB74A60797D4236BB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C9C8C1E54654F8098D9FC93E9AE8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6FE68-5B00-4055-8650-41360415C85A}"/>
      </w:docPartPr>
      <w:docPartBody>
        <w:p w:rsidR="00000000" w:rsidRDefault="00D57155" w:rsidP="00D57155">
          <w:pPr>
            <w:pStyle w:val="6C9C8C1E54654F8098D9FC93E9AE8CBB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5EAE014FA074EAA92CE5AC7AA1DA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C84DD-F9C9-442A-8969-75D980E9DC8A}"/>
      </w:docPartPr>
      <w:docPartBody>
        <w:p w:rsidR="00000000" w:rsidRDefault="00D57155" w:rsidP="00D57155">
          <w:pPr>
            <w:pStyle w:val="15EAE014FA074EAA92CE5AC7AA1DA3F5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9253C82E399D441A877DA499991A2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B0F0A-4DFA-4379-867D-465B84E4CE8C}"/>
      </w:docPartPr>
      <w:docPartBody>
        <w:p w:rsidR="00000000" w:rsidRDefault="00D57155" w:rsidP="00D57155">
          <w:pPr>
            <w:pStyle w:val="9253C82E399D441A877DA499991A252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453FBBE62F774183B273596F2523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F4528-FF05-4D36-996C-F2105334B2E2}"/>
      </w:docPartPr>
      <w:docPartBody>
        <w:p w:rsidR="00000000" w:rsidRDefault="00D57155" w:rsidP="00D57155">
          <w:pPr>
            <w:pStyle w:val="453FBBE62F774183B273596F25235859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899E0D8AFEB4E8488763C65A6C8F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5128C-EE31-4F28-ABCA-B4B35083B1FA}"/>
      </w:docPartPr>
      <w:docPartBody>
        <w:p w:rsidR="00000000" w:rsidRDefault="00D57155" w:rsidP="00D57155">
          <w:pPr>
            <w:pStyle w:val="8899E0D8AFEB4E8488763C65A6C8F946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0DE927541AB4BB1BDA5F5AE53335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419C4-141A-4709-86C0-25E1417B25C2}"/>
      </w:docPartPr>
      <w:docPartBody>
        <w:p w:rsidR="00000000" w:rsidRDefault="00D57155" w:rsidP="00D57155">
          <w:pPr>
            <w:pStyle w:val="10DE927541AB4BB1BDA5F5AE53335DDC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EF551D74EC8343FE81504529953F8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B3EDD-D2EF-409F-962C-658BFAFA3BC9}"/>
      </w:docPartPr>
      <w:docPartBody>
        <w:p w:rsidR="00000000" w:rsidRDefault="00D57155" w:rsidP="00D57155">
          <w:pPr>
            <w:pStyle w:val="EF551D74EC8343FE81504529953F8F3F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E7DB232744049C380C2B6013FD95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87A3C-2E5A-40BE-91AE-1392ED59E57B}"/>
      </w:docPartPr>
      <w:docPartBody>
        <w:p w:rsidR="00000000" w:rsidRDefault="00D57155" w:rsidP="00D57155">
          <w:pPr>
            <w:pStyle w:val="7E7DB232744049C380C2B6013FD952D4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9E2919CD32BE4FA5AA757F4C8042E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5FBE4-81E4-4E95-8980-B9427C7AEB62}"/>
      </w:docPartPr>
      <w:docPartBody>
        <w:p w:rsidR="00000000" w:rsidRDefault="00D57155" w:rsidP="00D57155">
          <w:pPr>
            <w:pStyle w:val="9E2919CD32BE4FA5AA757F4C8042E4D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9D2D01290914C9BAAEC8BD42A5A0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CBB53-E27F-4F05-8ED3-0A401999A3BC}"/>
      </w:docPartPr>
      <w:docPartBody>
        <w:p w:rsidR="00000000" w:rsidRDefault="00D57155" w:rsidP="00D57155">
          <w:pPr>
            <w:pStyle w:val="79D2D01290914C9BAAEC8BD42A5A0429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D1224AB26F5D4BC480EAFA78AED75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451BD-F8EC-40CF-8FE5-2881BF1D0A61}"/>
      </w:docPartPr>
      <w:docPartBody>
        <w:p w:rsidR="00000000" w:rsidRDefault="00D57155" w:rsidP="00D57155">
          <w:pPr>
            <w:pStyle w:val="D1224AB26F5D4BC480EAFA78AED7592B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72"/>
              <w:szCs w:val="72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55"/>
    <w:rsid w:val="00D04D23"/>
    <w:rsid w:val="00D5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61C560F03C6D4B8D9AC0D91F64436376">
    <w:name w:val="61C560F03C6D4B8D9AC0D91F64436376"/>
    <w:rsid w:val="00D57155"/>
  </w:style>
  <w:style w:type="paragraph" w:customStyle="1" w:styleId="75DA577C973A43B78717F5960F66E1DE">
    <w:name w:val="75DA577C973A43B78717F5960F66E1DE"/>
    <w:rsid w:val="00D57155"/>
  </w:style>
  <w:style w:type="paragraph" w:customStyle="1" w:styleId="140F48410E904BF5BF5B8492EF9A4471">
    <w:name w:val="140F48410E904BF5BF5B8492EF9A4471"/>
    <w:rsid w:val="00D57155"/>
  </w:style>
  <w:style w:type="paragraph" w:customStyle="1" w:styleId="04AAF90FBC8F409EB526BB48520EA802">
    <w:name w:val="04AAF90FBC8F409EB526BB48520EA802"/>
    <w:rsid w:val="00D57155"/>
  </w:style>
  <w:style w:type="paragraph" w:customStyle="1" w:styleId="6D9FBACDBD8B4BE0A1701689321FF6BF">
    <w:name w:val="6D9FBACDBD8B4BE0A1701689321FF6BF"/>
    <w:rsid w:val="00D57155"/>
  </w:style>
  <w:style w:type="paragraph" w:customStyle="1" w:styleId="65DCADEAB239465F9C783D773E1D2F85">
    <w:name w:val="65DCADEAB239465F9C783D773E1D2F85"/>
    <w:rsid w:val="00D57155"/>
  </w:style>
  <w:style w:type="paragraph" w:customStyle="1" w:styleId="C124DAE8D7BE4E43A7F5201FD8CA292C">
    <w:name w:val="C124DAE8D7BE4E43A7F5201FD8CA292C"/>
    <w:rsid w:val="00D57155"/>
  </w:style>
  <w:style w:type="paragraph" w:customStyle="1" w:styleId="3122CDD9170A41D7BEDC9DB297EB3082">
    <w:name w:val="3122CDD9170A41D7BEDC9DB297EB3082"/>
    <w:rsid w:val="00D57155"/>
  </w:style>
  <w:style w:type="paragraph" w:customStyle="1" w:styleId="B8CDA57ADED6488587DF24BF6112EB42">
    <w:name w:val="B8CDA57ADED6488587DF24BF6112EB42"/>
    <w:rsid w:val="00D57155"/>
  </w:style>
  <w:style w:type="paragraph" w:customStyle="1" w:styleId="828F5090528E4A76834D7B5E4F6E563C">
    <w:name w:val="828F5090528E4A76834D7B5E4F6E563C"/>
    <w:rsid w:val="00D57155"/>
  </w:style>
  <w:style w:type="paragraph" w:customStyle="1" w:styleId="7D5931263E0C4A93924EFC0B79D37A4B">
    <w:name w:val="7D5931263E0C4A93924EFC0B79D37A4B"/>
    <w:rsid w:val="00D57155"/>
  </w:style>
  <w:style w:type="paragraph" w:customStyle="1" w:styleId="07961328F4CA408D9E61CC3CACDA2A70">
    <w:name w:val="07961328F4CA408D9E61CC3CACDA2A70"/>
    <w:rsid w:val="00D57155"/>
  </w:style>
  <w:style w:type="paragraph" w:customStyle="1" w:styleId="31766220F3494E0DBA6F271307D7F1F9">
    <w:name w:val="31766220F3494E0DBA6F271307D7F1F9"/>
    <w:rsid w:val="00D57155"/>
  </w:style>
  <w:style w:type="paragraph" w:customStyle="1" w:styleId="6AE2E6477DCD45EF9202F661FF8FD1EC">
    <w:name w:val="6AE2E6477DCD45EF9202F661FF8FD1EC"/>
    <w:rsid w:val="00D57155"/>
  </w:style>
  <w:style w:type="paragraph" w:customStyle="1" w:styleId="7D652B661724481FB74A60797D4236BB">
    <w:name w:val="7D652B661724481FB74A60797D4236BB"/>
    <w:rsid w:val="00D57155"/>
  </w:style>
  <w:style w:type="paragraph" w:customStyle="1" w:styleId="08BF48409A0943BFAE9656AA3ACE1333">
    <w:name w:val="08BF48409A0943BFAE9656AA3ACE1333"/>
    <w:rsid w:val="00D57155"/>
  </w:style>
  <w:style w:type="paragraph" w:customStyle="1" w:styleId="1CCCBD04FF12461189E06277243D17E3">
    <w:name w:val="1CCCBD04FF12461189E06277243D17E3"/>
    <w:rsid w:val="00D57155"/>
  </w:style>
  <w:style w:type="paragraph" w:customStyle="1" w:styleId="6C9C8C1E54654F8098D9FC93E9AE8CBB">
    <w:name w:val="6C9C8C1E54654F8098D9FC93E9AE8CBB"/>
    <w:rsid w:val="00D57155"/>
  </w:style>
  <w:style w:type="paragraph" w:customStyle="1" w:styleId="15EAE014FA074EAA92CE5AC7AA1DA3F5">
    <w:name w:val="15EAE014FA074EAA92CE5AC7AA1DA3F5"/>
    <w:rsid w:val="00D57155"/>
  </w:style>
  <w:style w:type="paragraph" w:customStyle="1" w:styleId="01B1BF7EB6154C16839CEBB466CCB8C7">
    <w:name w:val="01B1BF7EB6154C16839CEBB466CCB8C7"/>
    <w:rsid w:val="00D57155"/>
  </w:style>
  <w:style w:type="paragraph" w:customStyle="1" w:styleId="9743D8C6D96B4541B0A58F875DDDF121">
    <w:name w:val="9743D8C6D96B4541B0A58F875DDDF121"/>
    <w:rsid w:val="00D57155"/>
  </w:style>
  <w:style w:type="paragraph" w:customStyle="1" w:styleId="9253C82E399D441A877DA499991A2521">
    <w:name w:val="9253C82E399D441A877DA499991A2521"/>
    <w:rsid w:val="00D57155"/>
  </w:style>
  <w:style w:type="paragraph" w:customStyle="1" w:styleId="453FBBE62F774183B273596F25235859">
    <w:name w:val="453FBBE62F774183B273596F25235859"/>
    <w:rsid w:val="00D57155"/>
  </w:style>
  <w:style w:type="paragraph" w:customStyle="1" w:styleId="BE1A7E1F735C42EFABACAA11CFF50B81">
    <w:name w:val="BE1A7E1F735C42EFABACAA11CFF50B81"/>
    <w:rsid w:val="00D57155"/>
  </w:style>
  <w:style w:type="paragraph" w:customStyle="1" w:styleId="B4408326FB974C4E8AE1DA0B1738698D">
    <w:name w:val="B4408326FB974C4E8AE1DA0B1738698D"/>
    <w:rsid w:val="00D57155"/>
  </w:style>
  <w:style w:type="paragraph" w:customStyle="1" w:styleId="8899E0D8AFEB4E8488763C65A6C8F946">
    <w:name w:val="8899E0D8AFEB4E8488763C65A6C8F946"/>
    <w:rsid w:val="00D57155"/>
  </w:style>
  <w:style w:type="paragraph" w:customStyle="1" w:styleId="10DE927541AB4BB1BDA5F5AE53335DDC">
    <w:name w:val="10DE927541AB4BB1BDA5F5AE53335DDC"/>
    <w:rsid w:val="00D57155"/>
  </w:style>
  <w:style w:type="paragraph" w:customStyle="1" w:styleId="EF551D74EC8343FE81504529953F8F3F">
    <w:name w:val="EF551D74EC8343FE81504529953F8F3F"/>
    <w:rsid w:val="00D57155"/>
  </w:style>
  <w:style w:type="paragraph" w:customStyle="1" w:styleId="7E7DB232744049C380C2B6013FD952D4">
    <w:name w:val="7E7DB232744049C380C2B6013FD952D4"/>
    <w:rsid w:val="00D57155"/>
  </w:style>
  <w:style w:type="paragraph" w:customStyle="1" w:styleId="9E2919CD32BE4FA5AA757F4C8042E4D1">
    <w:name w:val="9E2919CD32BE4FA5AA757F4C8042E4D1"/>
    <w:rsid w:val="00D57155"/>
  </w:style>
  <w:style w:type="paragraph" w:customStyle="1" w:styleId="79D2D01290914C9BAAEC8BD42A5A0429">
    <w:name w:val="79D2D01290914C9BAAEC8BD42A5A0429"/>
    <w:rsid w:val="00D57155"/>
  </w:style>
  <w:style w:type="character" w:styleId="Textodelmarcadordeposicin">
    <w:name w:val="Placeholder Text"/>
    <w:basedOn w:val="Fuentedeprrafopredeter"/>
    <w:uiPriority w:val="99"/>
    <w:semiHidden/>
    <w:rsid w:val="00D57155"/>
    <w:rPr>
      <w:color w:val="808080"/>
    </w:rPr>
  </w:style>
  <w:style w:type="paragraph" w:customStyle="1" w:styleId="61C560F03C6D4B8D9AC0D91F644363761">
    <w:name w:val="61C560F03C6D4B8D9AC0D91F64436376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5DA577C973A43B78717F5960F66E1DE1">
    <w:name w:val="75DA577C973A43B78717F5960F66E1DE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0F48410E904BF5BF5B8492EF9A44711">
    <w:name w:val="140F48410E904BF5BF5B8492EF9A4471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4AAF90FBC8F409EB526BB48520EA8021">
    <w:name w:val="04AAF90FBC8F409EB526BB48520EA802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D9FBACDBD8B4BE0A1701689321FF6BF1">
    <w:name w:val="6D9FBACDBD8B4BE0A1701689321FF6BF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124DAE8D7BE4E43A7F5201FD8CA292C1">
    <w:name w:val="C124DAE8D7BE4E43A7F5201FD8CA292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B8CDA57ADED6488587DF24BF6112EB421">
    <w:name w:val="B8CDA57ADED6488587DF24BF6112EB42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28F5090528E4A76834D7B5E4F6E563C1">
    <w:name w:val="828F5090528E4A76834D7B5E4F6E563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899E0D8AFEB4E8488763C65A6C8F9461">
    <w:name w:val="8899E0D8AFEB4E8488763C65A6C8F946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0DE927541AB4BB1BDA5F5AE53335DDC1">
    <w:name w:val="10DE927541AB4BB1BDA5F5AE53335DD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551D74EC8343FE81504529953F8F3F1">
    <w:name w:val="EF551D74EC8343FE81504529953F8F3F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E7DB232744049C380C2B6013FD952D41">
    <w:name w:val="7E7DB232744049C380C2B6013FD952D41"/>
    <w:rsid w:val="00D57155"/>
    <w:pPr>
      <w:keepNext/>
      <w:keepLines/>
      <w:spacing w:before="200" w:after="0" w:line="276" w:lineRule="auto"/>
      <w:jc w:val="both"/>
      <w:outlineLvl w:val="2"/>
    </w:pPr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customStyle="1" w:styleId="9E2919CD32BE4FA5AA757F4C8042E4D11">
    <w:name w:val="9E2919CD32BE4FA5AA757F4C8042E4D11"/>
    <w:rsid w:val="00D57155"/>
    <w:pPr>
      <w:keepNext/>
      <w:keepLines/>
      <w:spacing w:before="200" w:after="0" w:line="276" w:lineRule="auto"/>
      <w:jc w:val="both"/>
      <w:outlineLvl w:val="2"/>
    </w:pPr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customStyle="1" w:styleId="453FBBE62F774183B273596F252358591">
    <w:name w:val="453FBBE62F774183B273596F25235859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253C82E399D441A877DA499991A25211">
    <w:name w:val="9253C82E399D441A877DA499991A2521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5EAE014FA074EAA92CE5AC7AA1DA3F51">
    <w:name w:val="15EAE014FA074EAA92CE5AC7AA1DA3F5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9D2D01290914C9BAAEC8BD42A5A04291">
    <w:name w:val="79D2D01290914C9BAAEC8BD42A5A0429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C9C8C1E54654F8098D9FC93E9AE8CBB1">
    <w:name w:val="6C9C8C1E54654F8098D9FC93E9AE8CBB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1224AB26F5D4BC480EAFA78AED7592B">
    <w:name w:val="D1224AB26F5D4BC480EAFA78AED7592B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599E-F534-4F43-A78A-801F105D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41 - 2007, 2010 y 2013 - Valor Creativo</Template>
  <TotalTime>326</TotalTime>
  <Pages>9</Pages>
  <Words>1025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Valor Creativo</vt:lpstr>
    </vt:vector>
  </TitlesOfParts>
  <Company>d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ValorCreativo.blogspot.com</dc:subject>
  <dc:creator>Diego Bustamante</dc:creator>
  <cp:lastModifiedBy>ANDRES RONALDO RODRIGUEZ PINILLA</cp:lastModifiedBy>
  <cp:revision>19</cp:revision>
  <cp:lastPrinted>2017-02-03T15:49:00Z</cp:lastPrinted>
  <dcterms:created xsi:type="dcterms:W3CDTF">2018-09-10T20:55:00Z</dcterms:created>
  <dcterms:modified xsi:type="dcterms:W3CDTF">2020-10-06T02:26:00Z</dcterms:modified>
</cp:coreProperties>
</file>